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27280DB" w14:textId="0FA66401" w:rsidR="00552295" w:rsidRDefault="00C56579" w:rsidP="009247CF"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59416" behindDoc="0" locked="0" layoutInCell="1" allowOverlap="1" wp14:anchorId="4540E644" wp14:editId="27CAD04F">
                <wp:simplePos x="0" y="0"/>
                <wp:positionH relativeFrom="page">
                  <wp:posOffset>50800</wp:posOffset>
                </wp:positionH>
                <wp:positionV relativeFrom="page">
                  <wp:posOffset>4600575</wp:posOffset>
                </wp:positionV>
                <wp:extent cx="1900555" cy="1958340"/>
                <wp:effectExtent l="0" t="0" r="0" b="0"/>
                <wp:wrapThrough wrapText="bothSides">
                  <wp:wrapPolygon edited="0">
                    <wp:start x="289" y="0"/>
                    <wp:lineTo x="289" y="21292"/>
                    <wp:lineTo x="21073" y="21292"/>
                    <wp:lineTo x="21073" y="0"/>
                    <wp:lineTo x="289" y="0"/>
                  </wp:wrapPolygon>
                </wp:wrapThrough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0555" cy="1958340"/>
                          <a:chOff x="0" y="0"/>
                          <a:chExt cx="1900555" cy="195834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49" name="Text Box 49"/>
                        <wps:cNvSpPr txBox="1"/>
                        <wps:spPr>
                          <a:xfrm>
                            <a:off x="0" y="0"/>
                            <a:ext cx="1900555" cy="195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Text Box 9"/>
                        <wps:cNvSpPr txBox="1"/>
                        <wps:spPr>
                          <a:xfrm>
                            <a:off x="91440" y="278130"/>
                            <a:ext cx="1687830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1">
                          <w:txbxContent>
                            <w:p w14:paraId="4BB1681F" w14:textId="0B959139" w:rsidR="004404AD" w:rsidRPr="00154CA0" w:rsidRDefault="004404AD" w:rsidP="006C3FA6">
                              <w:pPr>
                                <w:jc w:val="center"/>
                                <w:rPr>
                                  <w:i/>
                                  <w:sz w:val="30"/>
                                  <w:szCs w:val="30"/>
                                </w:rPr>
                              </w:pPr>
                              <w:r w:rsidRPr="00154CA0">
                                <w:rPr>
                                  <w:i/>
                                  <w:sz w:val="30"/>
                                  <w:szCs w:val="30"/>
                                </w:rPr>
                                <w:t xml:space="preserve">Give us a </w:t>
                              </w:r>
                              <w:r w:rsidRPr="000026FB">
                                <w:rPr>
                                  <w:i/>
                                  <w:color w:val="FFFF00"/>
                                  <w:sz w:val="30"/>
                                  <w:szCs w:val="30"/>
                                </w:rPr>
                                <w:t>5 star rating</w:t>
                              </w:r>
                              <w:r w:rsidRPr="00154CA0">
                                <w:rPr>
                                  <w:i/>
                                  <w:sz w:val="30"/>
                                  <w:szCs w:val="30"/>
                                </w:rPr>
                                <w:t xml:space="preserve"> on </w:t>
                              </w:r>
                              <w:r w:rsidRPr="000026FB">
                                <w:rPr>
                                  <w:i/>
                                  <w:color w:val="FFFF00"/>
                                  <w:sz w:val="30"/>
                                  <w:szCs w:val="30"/>
                                </w:rPr>
                                <w:t>Google</w:t>
                              </w:r>
                              <w:r w:rsidRPr="00154CA0">
                                <w:rPr>
                                  <w:i/>
                                  <w:sz w:val="30"/>
                                  <w:szCs w:val="30"/>
                                </w:rPr>
                                <w:t xml:space="preserve"> or </w:t>
                              </w:r>
                              <w:r w:rsidRPr="000026FB">
                                <w:rPr>
                                  <w:i/>
                                  <w:color w:val="FFFF00"/>
                                  <w:sz w:val="30"/>
                                  <w:szCs w:val="30"/>
                                </w:rPr>
                                <w:t>Angie’s List</w:t>
                              </w:r>
                              <w:r w:rsidRPr="00154CA0">
                                <w:rPr>
                                  <w:i/>
                                  <w:sz w:val="30"/>
                                  <w:szCs w:val="30"/>
                                </w:rPr>
                                <w:t xml:space="preserve"> for </w:t>
                              </w:r>
                              <w:r w:rsidRPr="00A05599">
                                <w:rPr>
                                  <w:i/>
                                  <w:color w:val="FF0000"/>
                                  <w:sz w:val="40"/>
                                  <w:szCs w:val="40"/>
                                  <w:highlight w:val="yellow"/>
                                </w:rPr>
                                <w:t>$10 off</w:t>
                              </w:r>
                              <w:r w:rsidRPr="00154CA0">
                                <w:rPr>
                                  <w:i/>
                                  <w:sz w:val="30"/>
                                  <w:szCs w:val="30"/>
                                </w:rPr>
                                <w:t xml:space="preserve"> today’s cleaning services.</w:t>
                              </w:r>
                            </w:p>
                            <w:p w14:paraId="6FF4418E" w14:textId="77777777" w:rsidR="004404AD" w:rsidRPr="005E29DB" w:rsidRDefault="004404AD" w:rsidP="006C3FA6">
                              <w:pPr>
                                <w:jc w:val="center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91440" y="510540"/>
                            <a:ext cx="1383030" cy="234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 Box 13"/>
                        <wps:cNvSpPr txBox="1"/>
                        <wps:spPr>
                          <a:xfrm>
                            <a:off x="91440" y="743585"/>
                            <a:ext cx="1383030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91440" y="975995"/>
                            <a:ext cx="1383030" cy="31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 Box 16"/>
                        <wps:cNvSpPr txBox="1"/>
                        <wps:spPr>
                          <a:xfrm>
                            <a:off x="91440" y="1285875"/>
                            <a:ext cx="1383030" cy="36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" seq="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" o:spid="_x0000_s1026" style="position:absolute;margin-left:4pt;margin-top:362.25pt;width:149.65pt;height:154.2pt;z-index:251659416;mso-position-horizontal-relative:page;mso-position-vertical-relative:page" coordsize="1900555,195834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" mv:complextextbox="1"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_x0000_s1027" type="#_x0000_t202" style="position:absolute;width:1900555;height:1958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t0b/xQAA&#10;ANsAAAAPAAAAZHJzL2Rvd25yZXYueG1sRI9Pa8JAFMTvQr/D8gq9mU2ltGmaVVRs8aC0VQ8eH9mX&#10;P5h9G7JbE7+9KxQ8DjPzGyabDaYRZ+pcbVnBcxSDIM6trrlUcNh/jhMQziNrbCyTggs5mE0fRhmm&#10;2vb8S+edL0WAsEtRQeV9m0rp8ooMusi2xMErbGfQB9mVUnfYB7hp5CSOX6XBmsNChS0tK8pPuz+j&#10;gDaD2W+Tt5X/XhRf8TH56Te6VOrpcZh/gPA0+Hv4v73WCl7e4fYl/AA5vQ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i3Rv/FAAAA2wAAAA8AAAAAAAAAAAAAAAAAlwIAAGRycy9k&#10;b3ducmV2LnhtbFBLBQYAAAAABAAEAPUAAACJAwAAAAA=&#10;" mv:complextextbox="1" filled="f" stroked="f"/>
                <v:shape id="Text Box 9" o:spid="_x0000_s1028" type="#_x0000_t202" style="position:absolute;left:91440;top:278130;width:1687830;height:23368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KgUqwgAA&#10;ANoAAAAPAAAAZHJzL2Rvd25yZXYueG1sRI9Bi8IwFITvwv6H8Ba8aaoH0a5RRFYQBLHWg8e3zbMN&#10;Ni/dJmr990ZY2OMwM98w82Vna3Gn1hvHCkbDBARx4bThUsEp3wymIHxA1lg7JgVP8rBcfPTmmGr3&#10;4Izux1CKCGGfooIqhCaV0hcVWfRD1xBH7+JaiyHKtpS6xUeE21qOk2QiLRqOCxU2tK6ouB5vVsHq&#10;zNm3+d3/HLJLZvJ8lvBuclWq/9mtvkAE6sJ/+K+91Qpm8L4Sb4BcvA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YqBSrCAAAA2gAAAA8AAAAAAAAAAAAAAAAAlwIAAGRycy9kb3du&#10;cmV2LnhtbFBLBQYAAAAABAAEAPUAAACGAwAAAAA=&#10;" filled="f" stroked="f">
                  <v:textbox style="mso-next-textbox:#Text Box 12" inset="0,0,0,0">
                    <w:txbxContent>
                      <w:p w14:paraId="4BB1681F" w14:textId="0B959139" w:rsidR="004404AD" w:rsidRPr="00154CA0" w:rsidRDefault="004404AD" w:rsidP="006C3FA6">
                        <w:pPr>
                          <w:jc w:val="center"/>
                          <w:rPr>
                            <w:i/>
                            <w:sz w:val="30"/>
                            <w:szCs w:val="30"/>
                          </w:rPr>
                        </w:pPr>
                        <w:r w:rsidRPr="00154CA0">
                          <w:rPr>
                            <w:i/>
                            <w:sz w:val="30"/>
                            <w:szCs w:val="30"/>
                          </w:rPr>
                          <w:t xml:space="preserve">Give us a </w:t>
                        </w:r>
                        <w:r w:rsidRPr="000026FB">
                          <w:rPr>
                            <w:i/>
                            <w:color w:val="FFFF00"/>
                            <w:sz w:val="30"/>
                            <w:szCs w:val="30"/>
                          </w:rPr>
                          <w:t>5 star rating</w:t>
                        </w:r>
                        <w:r w:rsidRPr="00154CA0">
                          <w:rPr>
                            <w:i/>
                            <w:sz w:val="30"/>
                            <w:szCs w:val="30"/>
                          </w:rPr>
                          <w:t xml:space="preserve"> on </w:t>
                        </w:r>
                        <w:r w:rsidRPr="000026FB">
                          <w:rPr>
                            <w:i/>
                            <w:color w:val="FFFF00"/>
                            <w:sz w:val="30"/>
                            <w:szCs w:val="30"/>
                          </w:rPr>
                          <w:t>Google</w:t>
                        </w:r>
                        <w:r w:rsidRPr="00154CA0">
                          <w:rPr>
                            <w:i/>
                            <w:sz w:val="30"/>
                            <w:szCs w:val="30"/>
                          </w:rPr>
                          <w:t xml:space="preserve"> or </w:t>
                        </w:r>
                        <w:r w:rsidRPr="000026FB">
                          <w:rPr>
                            <w:i/>
                            <w:color w:val="FFFF00"/>
                            <w:sz w:val="30"/>
                            <w:szCs w:val="30"/>
                          </w:rPr>
                          <w:t>Angie’s List</w:t>
                        </w:r>
                        <w:r w:rsidRPr="00154CA0">
                          <w:rPr>
                            <w:i/>
                            <w:sz w:val="30"/>
                            <w:szCs w:val="30"/>
                          </w:rPr>
                          <w:t xml:space="preserve"> for </w:t>
                        </w:r>
                        <w:r w:rsidRPr="00A05599">
                          <w:rPr>
                            <w:i/>
                            <w:color w:val="FF0000"/>
                            <w:sz w:val="40"/>
                            <w:szCs w:val="40"/>
                            <w:highlight w:val="yellow"/>
                          </w:rPr>
                          <w:t>$10 off</w:t>
                        </w:r>
                        <w:r w:rsidRPr="00154CA0">
                          <w:rPr>
                            <w:i/>
                            <w:sz w:val="30"/>
                            <w:szCs w:val="30"/>
                          </w:rPr>
                          <w:t xml:space="preserve"> today’s cleaning services.</w:t>
                        </w:r>
                      </w:p>
                      <w:p w14:paraId="6FF4418E" w14:textId="77777777" w:rsidR="004404AD" w:rsidRPr="005E29DB" w:rsidRDefault="004404AD" w:rsidP="006C3FA6">
                        <w:pPr>
                          <w:jc w:val="center"/>
                          <w:rPr>
                            <w:sz w:val="30"/>
                            <w:szCs w:val="30"/>
                          </w:rPr>
                        </w:pPr>
                      </w:p>
                    </w:txbxContent>
                  </v:textbox>
                </v:shape>
                <v:shape id="Text Box 12" o:spid="_x0000_s1029" type="#_x0000_t202" style="position:absolute;left:91440;top:510540;width:1383030;height:23431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p5lbwQAA&#10;ANsAAAAPAAAAZHJzL2Rvd25yZXYueG1sRE9Ni8IwEL0L+x/CLOxNUz2Ido0isoIgLNZ68DjbjG2w&#10;mXSbqPXfG0HwNo/3ObNFZ2txpdYbxwqGgwQEceG04VLBIV/3JyB8QNZYOyYFd/KwmH/0Zphqd+OM&#10;rvtQihjCPkUFVQhNKqUvKrLoB64hjtzJtRZDhG0pdYu3GG5rOUqSsbRoODZU2NCqouK8v1gFyyNn&#10;P+b/92+XnTKT59OEt+OzUl+f3fIbRKAuvMUv90bH+SN4/hIPkPMH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iqeZW8EAAADbAAAADwAAAAAAAAAAAAAAAACXAgAAZHJzL2Rvd25y&#10;ZXYueG1sUEsFBgAAAAAEAAQA9QAAAIUDAAAAAA==&#10;" filled="f" stroked="f">
                  <v:textbox style="mso-next-textbox:#Text Box 13" inset="0,0,0,0">
                    <w:txbxContent/>
                  </v:textbox>
                </v:shape>
                <v:shape id="Text Box 13" o:spid="_x0000_s1030" type="#_x0000_t202" style="position:absolute;left:91440;top:743585;width:1383030;height:23368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l6zzAwQAA&#10;ANsAAAAPAAAAZHJzL2Rvd25yZXYueG1sRE9Ni8IwEL0v+B/CCN7W1BVkrUYRcWFBWKz14HFsxjbY&#10;TGqT1frvN8KCt3m8z5kvO1uLG7XeOFYwGiYgiAunDZcKDvnX+ycIH5A11o5JwYM8LBe9tzmm2t05&#10;o9s+lCKGsE9RQRVCk0rpi4os+qFriCN3dq3FEGFbSt3iPYbbWn4kyURaNBwbKmxoXVFx2f9aBasj&#10;Zxtz/TntsnNm8nya8HZyUWrQ71YzEIG68BL/u791nD+G5y/xALn4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5es8wMEAAADbAAAADwAAAAAAAAAAAAAAAACXAgAAZHJzL2Rvd25y&#10;ZXYueG1sUEsFBgAAAAAEAAQA9QAAAIUDAAAAAA==&#10;" filled="f" stroked="f">
                  <v:textbox style="mso-next-textbox:#Text Box 15" inset="0,0,0,0">
                    <w:txbxContent/>
                  </v:textbox>
                </v:shape>
                <v:shape id="Text Box 15" o:spid="_x0000_s1031" type="#_x0000_t202" style="position:absolute;left:91440;top:975995;width:1383030;height:3111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FTgEvwQAA&#10;ANsAAAAPAAAAZHJzL2Rvd25yZXYueG1sRE9Ni8IwEL0v+B/CCN7W1AVlrUYRcWFBWKz14HFsxjbY&#10;TGqT1frvN8KCt3m8z5kvO1uLG7XeOFYwGiYgiAunDZcKDvnX+ycIH5A11o5JwYM8LBe9tzmm2t05&#10;o9s+lCKGsE9RQRVCk0rpi4os+qFriCN3dq3FEGFbSt3iPYbbWn4kyURaNBwbKmxoXVFx2f9aBasj&#10;Zxtz/TntsnNm8nya8HZyUWrQ71YzEIG68BL/u791nD+G5y/xALn4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U4BL8EAAADbAAAADwAAAAAAAAAAAAAAAACXAgAAZHJzL2Rvd25y&#10;ZXYueG1sUEsFBgAAAAAEAAQA9QAAAIUDAAAAAA==&#10;" filled="f" stroked="f">
                  <v:textbox style="mso-next-textbox:#Text Box 16" inset="0,0,0,0">
                    <w:txbxContent/>
                  </v:textbox>
                </v:shape>
                <v:shape id="Text Box 16" o:spid="_x0000_s1032" type="#_x0000_t202" style="position:absolute;left:91440;top:1285875;width:1383030;height:36068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1nJ9YwQAA&#10;ANsAAAAPAAAAZHJzL2Rvd25yZXYueG1sRE9Ni8IwEL0v+B/CLHhb0/VQ3GoUWVwQBLHWg8fZZmyD&#10;zaTbRK3/3gjC3ubxPme26G0jrtR541jB5ygBQVw6bbhScCh+PiYgfEDW2DgmBXfysJgP3maYaXfj&#10;nK77UIkYwj5DBXUIbSalL2uy6EeuJY7cyXUWQ4RdJXWHtxhuGzlOklRaNBwbamzpu6byvL9YBcsj&#10;5yvzt/3d5afcFMVXwpv0rNTwvV9OQQTqw7/45V7rOD+F5y/xADl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9ZyfWMEAAADbAAAADwAAAAAAAAAAAAAAAACXAgAAZHJzL2Rvd25y&#10;ZXYueG1sUEsFBgAAAAAEAAQA9QAAAIUDAAAAAA==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0026FB">
        <w:rPr>
          <w:noProof/>
        </w:rPr>
        <mc:AlternateContent>
          <mc:Choice Requires="wps">
            <w:drawing>
              <wp:anchor distT="0" distB="0" distL="114300" distR="114300" simplePos="0" relativeHeight="251702424" behindDoc="0" locked="0" layoutInCell="1" allowOverlap="1" wp14:anchorId="2DBF8CF1" wp14:editId="736DC4BC">
                <wp:simplePos x="0" y="0"/>
                <wp:positionH relativeFrom="page">
                  <wp:posOffset>1715770</wp:posOffset>
                </wp:positionH>
                <wp:positionV relativeFrom="page">
                  <wp:posOffset>4931410</wp:posOffset>
                </wp:positionV>
                <wp:extent cx="1591945" cy="1459865"/>
                <wp:effectExtent l="76200" t="50800" r="59055" b="89535"/>
                <wp:wrapThrough wrapText="bothSides">
                  <wp:wrapPolygon edited="0">
                    <wp:start x="9994" y="-752"/>
                    <wp:lineTo x="3102" y="0"/>
                    <wp:lineTo x="3102" y="6013"/>
                    <wp:lineTo x="-1034" y="6013"/>
                    <wp:lineTo x="-1034" y="18039"/>
                    <wp:lineTo x="3102" y="18039"/>
                    <wp:lineTo x="3102" y="19918"/>
                    <wp:lineTo x="9994" y="22549"/>
                    <wp:lineTo x="11718" y="22549"/>
                    <wp:lineTo x="12751" y="22173"/>
                    <wp:lineTo x="18610" y="18415"/>
                    <wp:lineTo x="19644" y="18039"/>
                    <wp:lineTo x="21367" y="13529"/>
                    <wp:lineTo x="21023" y="12026"/>
                    <wp:lineTo x="22057" y="8268"/>
                    <wp:lineTo x="21023" y="6013"/>
                    <wp:lineTo x="18955" y="6013"/>
                    <wp:lineTo x="16887" y="752"/>
                    <wp:lineTo x="11718" y="-752"/>
                    <wp:lineTo x="9994" y="-752"/>
                  </wp:wrapPolygon>
                </wp:wrapThrough>
                <wp:docPr id="17" name="10-Point Sta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1945" cy="1459865"/>
                        </a:xfrm>
                        <a:prstGeom prst="star10">
                          <a:avLst>
                            <a:gd name="adj" fmla="val 33922"/>
                            <a:gd name="hf" fmla="val 105146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3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6D02B5" w14:textId="5534E97F" w:rsidR="004404AD" w:rsidRPr="00154CA0" w:rsidRDefault="004404AD" w:rsidP="006424D9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54CA0"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Se </w:t>
                            </w:r>
                            <w:proofErr w:type="spellStart"/>
                            <w:r w:rsidRPr="00154CA0"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Hable</w:t>
                            </w:r>
                            <w:proofErr w:type="spellEnd"/>
                            <w:r w:rsidRPr="00154CA0"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154CA0"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Espanol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0-Point Star 17" o:spid="_x0000_s1033" style="position:absolute;margin-left:135.1pt;margin-top:388.3pt;width:125.35pt;height:114.95pt;z-index:251702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coordsize="1591945,1459865" o:spt="1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" adj="-11796480,,5400" path="m-1,504369l336604,438850,304032,139403,620508,258953,795973,,971437,258953,1287913,139403,1255341,438850,1591946,504369,1363781,729933,1591946,955496,1255341,1021015,1287913,1320462,971437,1200912,795973,1459865,620508,1200912,304032,1320462,336604,1021015,-1,955496,228164,729933,-1,504369xe" fillcolor="black [3200]" strokecolor="black [3040]">
                <v:fill color2="gray [1616]" rotate="t" type="gradient">
                  <o:fill v:ext="view" type="gradientUnscaled"/>
                </v:fill>
                <v:stroke joinstyle="miter"/>
                <v:shadow on="t" opacity="22937f" mv:blur="40000f" origin=",.5" offset="0,23000emu"/>
                <v:formulas/>
                <v:path arrowok="t" o:connecttype="custom" o:connectlocs="-1,504369;336604,438850;304032,139403;620508,258953;795973,0;971437,258953;1287913,139403;1255341,438850;1591946,504369;1363781,729933;1591946,955496;1255341,1021015;1287913,1320462;971437,1200912;795973,1459865;620508,1200912;304032,1320462;336604,1021015;-1,955496;228164,729933;-1,504369" o:connectangles="0,0,0,0,0,0,0,0,0,0,0,0,0,0,0,0,0,0,0,0,0" textboxrect="0,0,1591945,1459865"/>
                <v:textbox>
                  <w:txbxContent>
                    <w:p w14:paraId="5C6D02B5" w14:textId="5534E97F" w:rsidR="004404AD" w:rsidRPr="00154CA0" w:rsidRDefault="004404AD" w:rsidP="006424D9">
                      <w:pPr>
                        <w:jc w:val="center"/>
                        <w:rPr>
                          <w:b/>
                          <w:color w:val="FF0000"/>
                          <w:sz w:val="28"/>
                          <w:szCs w:val="28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54CA0">
                        <w:rPr>
                          <w:b/>
                          <w:color w:val="FF0000"/>
                          <w:sz w:val="28"/>
                          <w:szCs w:val="28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Se </w:t>
                      </w:r>
                      <w:proofErr w:type="spellStart"/>
                      <w:r w:rsidRPr="00154CA0">
                        <w:rPr>
                          <w:b/>
                          <w:color w:val="FF0000"/>
                          <w:sz w:val="28"/>
                          <w:szCs w:val="28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Hable</w:t>
                      </w:r>
                      <w:proofErr w:type="spellEnd"/>
                      <w:r w:rsidRPr="00154CA0">
                        <w:rPr>
                          <w:b/>
                          <w:color w:val="FF0000"/>
                          <w:sz w:val="28"/>
                          <w:szCs w:val="28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154CA0">
                        <w:rPr>
                          <w:b/>
                          <w:color w:val="FF0000"/>
                          <w:sz w:val="28"/>
                          <w:szCs w:val="28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Espanol</w:t>
                      </w:r>
                      <w:proofErr w:type="spellEnd"/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154CA0">
        <w:rPr>
          <w:noProof/>
        </w:rPr>
        <w:drawing>
          <wp:anchor distT="0" distB="0" distL="114300" distR="114300" simplePos="0" relativeHeight="251703448" behindDoc="0" locked="0" layoutInCell="1" allowOverlap="1" wp14:anchorId="5131E252" wp14:editId="55215B54">
            <wp:simplePos x="0" y="0"/>
            <wp:positionH relativeFrom="page">
              <wp:posOffset>3773805</wp:posOffset>
            </wp:positionH>
            <wp:positionV relativeFrom="page">
              <wp:posOffset>7233920</wp:posOffset>
            </wp:positionV>
            <wp:extent cx="2632075" cy="440055"/>
            <wp:effectExtent l="0" t="0" r="9525" b="0"/>
            <wp:wrapThrough wrapText="bothSides">
              <wp:wrapPolygon edited="0">
                <wp:start x="0" y="0"/>
                <wp:lineTo x="0" y="19948"/>
                <wp:lineTo x="21470" y="19948"/>
                <wp:lineTo x="21470" y="0"/>
                <wp:lineTo x="0" y="0"/>
              </wp:wrapPolygon>
            </wp:wrapThrough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8-04-23 at 12.50.28 P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44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0338">
        <w:rPr>
          <w:noProof/>
        </w:rPr>
        <mc:AlternateContent>
          <mc:Choice Requires="wps">
            <w:drawing>
              <wp:anchor distT="0" distB="0" distL="114300" distR="114300" simplePos="0" relativeHeight="251658390" behindDoc="0" locked="0" layoutInCell="1" allowOverlap="1" wp14:anchorId="0A7C3315" wp14:editId="7BB9893E">
                <wp:simplePos x="0" y="0"/>
                <wp:positionH relativeFrom="page">
                  <wp:posOffset>6781800</wp:posOffset>
                </wp:positionH>
                <wp:positionV relativeFrom="page">
                  <wp:posOffset>10160</wp:posOffset>
                </wp:positionV>
                <wp:extent cx="3276600" cy="1751330"/>
                <wp:effectExtent l="0" t="0" r="0" b="1270"/>
                <wp:wrapTight wrapText="bothSides">
                  <wp:wrapPolygon edited="0">
                    <wp:start x="167" y="0"/>
                    <wp:lineTo x="167" y="21302"/>
                    <wp:lineTo x="21265" y="21302"/>
                    <wp:lineTo x="21265" y="0"/>
                    <wp:lineTo x="167" y="0"/>
                  </wp:wrapPolygon>
                </wp:wrapTight>
                <wp:docPr id="23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6600" cy="175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28F58E5B" w14:textId="77777777" w:rsidR="004404AD" w:rsidRPr="00CA0338" w:rsidRDefault="004404AD" w:rsidP="00552295">
                            <w:pPr>
                              <w:pStyle w:val="Title"/>
                              <w:jc w:val="center"/>
                              <w:rPr>
                                <w:b/>
                                <w:color w:val="FFFF00"/>
                                <w:sz w:val="60"/>
                                <w:szCs w:val="60"/>
                              </w:rPr>
                            </w:pPr>
                            <w:r w:rsidRPr="00CA0338">
                              <w:rPr>
                                <w:b/>
                                <w:color w:val="FFFF00"/>
                                <w:sz w:val="60"/>
                                <w:szCs w:val="60"/>
                              </w:rPr>
                              <w:t>Texas Integrity Waste &amp; Septic</w:t>
                            </w:r>
                          </w:p>
                          <w:p w14:paraId="6F630C3A" w14:textId="77777777" w:rsidR="004404AD" w:rsidRPr="00CA0338" w:rsidRDefault="004404AD" w:rsidP="00552295">
                            <w:pPr>
                              <w:pStyle w:val="Title"/>
                              <w:jc w:val="center"/>
                              <w:rPr>
                                <w:b/>
                                <w:color w:val="FFFF00"/>
                                <w:sz w:val="60"/>
                                <w:szCs w:val="60"/>
                              </w:rPr>
                            </w:pPr>
                            <w:r w:rsidRPr="00CA0338">
                              <w:rPr>
                                <w:b/>
                                <w:color w:val="FFFF00"/>
                                <w:sz w:val="60"/>
                                <w:szCs w:val="60"/>
                              </w:rPr>
                              <w:t>Solutions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34" type="#_x0000_t202" style="position:absolute;margin-left:534pt;margin-top:.8pt;width:258pt;height:137.9pt;z-index:25165839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" filled="f" stroked="f">
                <v:textbox inset=",0,,0">
                  <w:txbxContent>
                    <w:p w14:paraId="28F58E5B" w14:textId="77777777" w:rsidR="004404AD" w:rsidRPr="00CA0338" w:rsidRDefault="004404AD" w:rsidP="00552295">
                      <w:pPr>
                        <w:pStyle w:val="Title"/>
                        <w:jc w:val="center"/>
                        <w:rPr>
                          <w:b/>
                          <w:color w:val="FFFF00"/>
                          <w:sz w:val="60"/>
                          <w:szCs w:val="60"/>
                        </w:rPr>
                      </w:pPr>
                      <w:r w:rsidRPr="00CA0338">
                        <w:rPr>
                          <w:b/>
                          <w:color w:val="FFFF00"/>
                          <w:sz w:val="60"/>
                          <w:szCs w:val="60"/>
                        </w:rPr>
                        <w:t>Texas Integrity Waste &amp; Septic</w:t>
                      </w:r>
                    </w:p>
                    <w:p w14:paraId="6F630C3A" w14:textId="77777777" w:rsidR="004404AD" w:rsidRPr="00CA0338" w:rsidRDefault="004404AD" w:rsidP="00552295">
                      <w:pPr>
                        <w:pStyle w:val="Title"/>
                        <w:jc w:val="center"/>
                        <w:rPr>
                          <w:b/>
                          <w:color w:val="FFFF00"/>
                          <w:sz w:val="60"/>
                          <w:szCs w:val="60"/>
                        </w:rPr>
                      </w:pPr>
                      <w:r w:rsidRPr="00CA0338">
                        <w:rPr>
                          <w:b/>
                          <w:color w:val="FFFF00"/>
                          <w:sz w:val="60"/>
                          <w:szCs w:val="60"/>
                        </w:rPr>
                        <w:t>Solutions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A0338">
        <w:rPr>
          <w:noProof/>
        </w:rPr>
        <mc:AlternateContent>
          <mc:Choice Requires="wps">
            <w:drawing>
              <wp:anchor distT="0" distB="0" distL="114300" distR="114300" simplePos="0" relativeHeight="251663512" behindDoc="0" locked="0" layoutInCell="1" allowOverlap="1" wp14:anchorId="22321839" wp14:editId="17D306AA">
                <wp:simplePos x="0" y="0"/>
                <wp:positionH relativeFrom="page">
                  <wp:posOffset>3670300</wp:posOffset>
                </wp:positionH>
                <wp:positionV relativeFrom="page">
                  <wp:posOffset>548005</wp:posOffset>
                </wp:positionV>
                <wp:extent cx="2626360" cy="4154805"/>
                <wp:effectExtent l="0" t="0" r="0" b="10795"/>
                <wp:wrapThrough wrapText="bothSides">
                  <wp:wrapPolygon edited="0">
                    <wp:start x="209" y="0"/>
                    <wp:lineTo x="209" y="21524"/>
                    <wp:lineTo x="21099" y="21524"/>
                    <wp:lineTo x="21099" y="0"/>
                    <wp:lineTo x="209" y="0"/>
                  </wp:wrapPolygon>
                </wp:wrapThrough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360" cy="4154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B13657" w14:textId="77777777" w:rsidR="004404AD" w:rsidRPr="00735E48" w:rsidRDefault="004404AD" w:rsidP="006960A2">
                            <w:pPr>
                              <w:jc w:val="center"/>
                              <w:rPr>
                                <w:b/>
                                <w:sz w:val="50"/>
                                <w:szCs w:val="50"/>
                              </w:rPr>
                            </w:pPr>
                            <w:r w:rsidRPr="00735E48">
                              <w:rPr>
                                <w:b/>
                                <w:sz w:val="50"/>
                                <w:szCs w:val="50"/>
                              </w:rPr>
                              <w:t>Our Vision</w:t>
                            </w:r>
                          </w:p>
                          <w:p w14:paraId="187E7E4D" w14:textId="77777777" w:rsidR="004404AD" w:rsidRDefault="004404AD" w:rsidP="006960A2">
                            <w:pPr>
                              <w:jc w:val="center"/>
                            </w:pPr>
                            <w:r>
                              <w:t>To fully express our value of every customer's trust by means of operating under the utmost integrity, while also providing world class service; To grow in size and heart, yet never to outgrow a small-town experience.</w:t>
                            </w:r>
                          </w:p>
                          <w:p w14:paraId="47C00984" w14:textId="77777777" w:rsidR="004404AD" w:rsidRPr="00735E48" w:rsidRDefault="004404AD" w:rsidP="006960A2">
                            <w:pPr>
                              <w:jc w:val="center"/>
                              <w:rPr>
                                <w:b/>
                                <w:sz w:val="50"/>
                                <w:szCs w:val="50"/>
                              </w:rPr>
                            </w:pPr>
                            <w:r w:rsidRPr="00735E48">
                              <w:rPr>
                                <w:b/>
                                <w:sz w:val="50"/>
                                <w:szCs w:val="50"/>
                              </w:rPr>
                              <w:t>Our Team</w:t>
                            </w:r>
                          </w:p>
                          <w:p w14:paraId="2D39F9FA" w14:textId="116A43EC" w:rsidR="004404AD" w:rsidRDefault="004404AD" w:rsidP="006960A2">
                            <w:pPr>
                              <w:jc w:val="center"/>
                            </w:pPr>
                            <w:r>
                              <w:t>Texas Integrity Waste Solutions is a family owned, faith based, business that started with just a truck and a dream. Texas Integrity Waste Solutions provides Residential curbside waste pickup, Roll-Off Dumpster Services and Septic System pumping.</w:t>
                            </w:r>
                          </w:p>
                          <w:p w14:paraId="2437AA50" w14:textId="77777777" w:rsidR="004404AD" w:rsidRDefault="004404A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2" o:spid="_x0000_s1035" type="#_x0000_t202" style="position:absolute;margin-left:289pt;margin-top:43.15pt;width:206.8pt;height:327.15pt;z-index:251663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" mv:complextextbox="1" filled="f" stroked="f">
                <v:textbox>
                  <w:txbxContent>
                    <w:p w14:paraId="3BB13657" w14:textId="77777777" w:rsidR="004404AD" w:rsidRPr="00735E48" w:rsidRDefault="004404AD" w:rsidP="006960A2">
                      <w:pPr>
                        <w:jc w:val="center"/>
                        <w:rPr>
                          <w:b/>
                          <w:sz w:val="50"/>
                          <w:szCs w:val="50"/>
                        </w:rPr>
                      </w:pPr>
                      <w:r w:rsidRPr="00735E48">
                        <w:rPr>
                          <w:b/>
                          <w:sz w:val="50"/>
                          <w:szCs w:val="50"/>
                        </w:rPr>
                        <w:t>Our Vision</w:t>
                      </w:r>
                    </w:p>
                    <w:p w14:paraId="187E7E4D" w14:textId="77777777" w:rsidR="004404AD" w:rsidRDefault="004404AD" w:rsidP="006960A2">
                      <w:pPr>
                        <w:jc w:val="center"/>
                      </w:pPr>
                      <w:r>
                        <w:t>To fully express our value of every customer's trust by means of operating under the utmost integrity, while also providing world class service; To grow in size and heart, yet never to outgrow a small-town experience.</w:t>
                      </w:r>
                    </w:p>
                    <w:p w14:paraId="47C00984" w14:textId="77777777" w:rsidR="004404AD" w:rsidRPr="00735E48" w:rsidRDefault="004404AD" w:rsidP="006960A2">
                      <w:pPr>
                        <w:jc w:val="center"/>
                        <w:rPr>
                          <w:b/>
                          <w:sz w:val="50"/>
                          <w:szCs w:val="50"/>
                        </w:rPr>
                      </w:pPr>
                      <w:r w:rsidRPr="00735E48">
                        <w:rPr>
                          <w:b/>
                          <w:sz w:val="50"/>
                          <w:szCs w:val="50"/>
                        </w:rPr>
                        <w:t>Our Team</w:t>
                      </w:r>
                    </w:p>
                    <w:p w14:paraId="2D39F9FA" w14:textId="116A43EC" w:rsidR="004404AD" w:rsidRDefault="004404AD" w:rsidP="006960A2">
                      <w:pPr>
                        <w:jc w:val="center"/>
                      </w:pPr>
                      <w:r>
                        <w:t>Texas Integrity Waste Solutions is a family owned, faith based, business that started with just a truck and a dream. Texas Integrity Waste Solutions provides Residential curbside waste pickup, Roll-Off Dumpster Services and Septic System pumping.</w:t>
                      </w:r>
                    </w:p>
                    <w:p w14:paraId="2437AA50" w14:textId="77777777" w:rsidR="004404AD" w:rsidRDefault="004404AD"/>
                  </w:txbxContent>
                </v:textbox>
                <w10:wrap type="through" anchorx="page" anchory="page"/>
              </v:shape>
            </w:pict>
          </mc:Fallback>
        </mc:AlternateContent>
      </w:r>
      <w:r w:rsidR="006424D9">
        <w:rPr>
          <w:noProof/>
        </w:rPr>
        <mc:AlternateContent>
          <mc:Choice Requires="wps">
            <w:drawing>
              <wp:anchor distT="0" distB="0" distL="114300" distR="114300" simplePos="0" relativeHeight="251698328" behindDoc="0" locked="0" layoutInCell="1" allowOverlap="1" wp14:anchorId="30C00538" wp14:editId="15B3540B">
                <wp:simplePos x="0" y="0"/>
                <wp:positionH relativeFrom="page">
                  <wp:posOffset>7342505</wp:posOffset>
                </wp:positionH>
                <wp:positionV relativeFrom="page">
                  <wp:posOffset>1545590</wp:posOffset>
                </wp:positionV>
                <wp:extent cx="2098675" cy="647065"/>
                <wp:effectExtent l="50800" t="25400" r="85725" b="89535"/>
                <wp:wrapThrough wrapText="bothSides">
                  <wp:wrapPolygon edited="0">
                    <wp:start x="4967" y="-848"/>
                    <wp:lineTo x="-523" y="0"/>
                    <wp:lineTo x="-523" y="23741"/>
                    <wp:lineTo x="22221" y="23741"/>
                    <wp:lineTo x="20391" y="14414"/>
                    <wp:lineTo x="20130" y="13566"/>
                    <wp:lineTo x="21959" y="4239"/>
                    <wp:lineTo x="21437" y="2544"/>
                    <wp:lineTo x="16731" y="-848"/>
                    <wp:lineTo x="4967" y="-848"/>
                  </wp:wrapPolygon>
                </wp:wrapThrough>
                <wp:docPr id="10" name="Up Ribbo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8675" cy="647065"/>
                        </a:xfrm>
                        <a:prstGeom prst="ribbon2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4" coordsize="21600,21600" o:spt="54" adj="5400,18900" path="m0@29l@3@29qx@4@19l@4@10@5@10@5@19qy@6@29l@28@29@26@22@28@23@9@23@9@24qy@8,0l@1,0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Up Ribbon 10" o:spid="_x0000_s1026" type="#_x0000_t54" style="position:absolute;margin-left:578.15pt;margin-top:121.7pt;width:165.25pt;height:50.95pt;z-index:251698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" adj=",18000" fillcolor="yellow" strokecolor="#d1d1d1 [3044]">
                <v:shadow on="t" opacity="22937f" mv:blur="40000f" origin=",.5" offset="0,23000emu"/>
                <w10:wrap type="through" anchorx="page" anchory="page"/>
              </v:shape>
            </w:pict>
          </mc:Fallback>
        </mc:AlternateContent>
      </w:r>
      <w:r w:rsidR="006424D9">
        <w:rPr>
          <w:noProof/>
        </w:rPr>
        <mc:AlternateContent>
          <mc:Choice Requires="wps">
            <w:drawing>
              <wp:anchor distT="0" distB="0" distL="114300" distR="114300" simplePos="0" relativeHeight="251699352" behindDoc="0" locked="0" layoutInCell="1" allowOverlap="1" wp14:anchorId="64AA56B0" wp14:editId="0F7BA7EC">
                <wp:simplePos x="0" y="0"/>
                <wp:positionH relativeFrom="page">
                  <wp:posOffset>7798435</wp:posOffset>
                </wp:positionH>
                <wp:positionV relativeFrom="page">
                  <wp:posOffset>1623060</wp:posOffset>
                </wp:positionV>
                <wp:extent cx="1173480" cy="384810"/>
                <wp:effectExtent l="0" t="0" r="0" b="21590"/>
                <wp:wrapTight wrapText="bothSides">
                  <wp:wrapPolygon edited="0">
                    <wp:start x="468" y="0"/>
                    <wp:lineTo x="468" y="21386"/>
                    <wp:lineTo x="20571" y="21386"/>
                    <wp:lineTo x="20571" y="0"/>
                    <wp:lineTo x="468" y="0"/>
                  </wp:wrapPolygon>
                </wp:wrapTight>
                <wp:docPr id="24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3480" cy="384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51F8F9E" w14:textId="4DD0E0A9" w:rsidR="004404AD" w:rsidRPr="00154CA0" w:rsidRDefault="004404AD" w:rsidP="006424D9">
                            <w:pPr>
                              <w:pStyle w:val="Subtitle"/>
                              <w:jc w:val="center"/>
                              <w:rPr>
                                <w:b/>
                                <w:color w:val="auto"/>
                                <w:szCs w:val="20"/>
                              </w:rPr>
                            </w:pPr>
                            <w:r w:rsidRPr="00154CA0">
                              <w:rPr>
                                <w:b/>
                                <w:color w:val="auto"/>
                                <w:szCs w:val="20"/>
                              </w:rPr>
                              <w:t>25 Years of Excellent Service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36" type="#_x0000_t202" style="position:absolute;margin-left:614.05pt;margin-top:127.8pt;width:92.4pt;height:30.3pt;z-index:251699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" filled="f" stroked="f">
                <v:textbox inset=",0,,0">
                  <w:txbxContent>
                    <w:p w14:paraId="451F8F9E" w14:textId="4DD0E0A9" w:rsidR="004404AD" w:rsidRPr="00154CA0" w:rsidRDefault="004404AD" w:rsidP="006424D9">
                      <w:pPr>
                        <w:pStyle w:val="Subtitle"/>
                        <w:jc w:val="center"/>
                        <w:rPr>
                          <w:b/>
                          <w:color w:val="auto"/>
                          <w:szCs w:val="20"/>
                        </w:rPr>
                      </w:pPr>
                      <w:r w:rsidRPr="00154CA0">
                        <w:rPr>
                          <w:b/>
                          <w:color w:val="auto"/>
                          <w:szCs w:val="20"/>
                        </w:rPr>
                        <w:t>25 Years of Excellent Service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BC3C32">
        <w:rPr>
          <w:noProof/>
        </w:rPr>
        <mc:AlternateContent>
          <mc:Choice Requires="wps">
            <w:drawing>
              <wp:anchor distT="0" distB="0" distL="114300" distR="114300" simplePos="0" relativeHeight="251658302" behindDoc="0" locked="0" layoutInCell="1" allowOverlap="1" wp14:anchorId="093FEB0B" wp14:editId="4F4CDAF7">
                <wp:simplePos x="0" y="0"/>
                <wp:positionH relativeFrom="page">
                  <wp:posOffset>3695700</wp:posOffset>
                </wp:positionH>
                <wp:positionV relativeFrom="page">
                  <wp:posOffset>6137910</wp:posOffset>
                </wp:positionV>
                <wp:extent cx="2659380" cy="1623695"/>
                <wp:effectExtent l="0" t="0" r="0" b="1905"/>
                <wp:wrapTight wrapText="bothSides">
                  <wp:wrapPolygon edited="0">
                    <wp:start x="206" y="0"/>
                    <wp:lineTo x="206" y="21287"/>
                    <wp:lineTo x="21249" y="21287"/>
                    <wp:lineTo x="21249" y="0"/>
                    <wp:lineTo x="206" y="0"/>
                  </wp:wrapPolygon>
                </wp:wrapTight>
                <wp:docPr id="30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9380" cy="1623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3E8978" w14:textId="1827B019" w:rsidR="004404AD" w:rsidRPr="009D2388" w:rsidRDefault="004404AD" w:rsidP="00BC3C32">
                            <w:pPr>
                              <w:pStyle w:val="ContactDetails"/>
                              <w:rPr>
                                <w:color w:val="auto"/>
                                <w:sz w:val="24"/>
                              </w:rPr>
                            </w:pPr>
                            <w:r w:rsidRPr="00BC3C32">
                              <w:rPr>
                                <w:color w:val="auto"/>
                                <w:sz w:val="24"/>
                                <w:u w:val="single"/>
                              </w:rPr>
                              <w:t xml:space="preserve">PO Box 458 </w:t>
                            </w:r>
                            <w:r w:rsidRPr="00BC3C32">
                              <w:rPr>
                                <w:color w:val="auto"/>
                                <w:sz w:val="24"/>
                                <w:u w:val="single"/>
                              </w:rPr>
                              <w:br/>
                              <w:t>Ponder, TX 76259</w:t>
                            </w:r>
                            <w:r w:rsidRPr="009D2388">
                              <w:rPr>
                                <w:color w:val="auto"/>
                                <w:sz w:val="24"/>
                              </w:rPr>
                              <w:br/>
                              <w:t>www.texasintegritywaste.com</w:t>
                            </w:r>
                          </w:p>
                          <w:p w14:paraId="402CC5E4" w14:textId="069FC4CE" w:rsidR="004404AD" w:rsidRDefault="004404AD" w:rsidP="00552295">
                            <w:pPr>
                              <w:pStyle w:val="ContactDetails"/>
                              <w:rPr>
                                <w:color w:val="auto"/>
                                <w:sz w:val="24"/>
                              </w:rPr>
                            </w:pPr>
                            <w:r w:rsidRPr="00BC3C32">
                              <w:rPr>
                                <w:color w:val="auto"/>
                                <w:sz w:val="24"/>
                              </w:rPr>
                              <w:t>www.texasintegrityseptic.com</w:t>
                            </w:r>
                          </w:p>
                          <w:p w14:paraId="073DBD40" w14:textId="52FD50E9" w:rsidR="004404AD" w:rsidRPr="00BC3C32" w:rsidRDefault="004404AD" w:rsidP="00BC3C32">
                            <w:pPr>
                              <w:pStyle w:val="ContactDetails"/>
                              <w:rPr>
                                <w:color w:val="auto"/>
                                <w:sz w:val="24"/>
                              </w:rPr>
                            </w:pPr>
                            <w:r w:rsidRPr="00BC3C32">
                              <w:rPr>
                                <w:color w:val="auto"/>
                                <w:sz w:val="24"/>
                              </w:rPr>
                              <w:t>texasintegrity</w:t>
                            </w:r>
                            <w:r>
                              <w:rPr>
                                <w:color w:val="auto"/>
                                <w:sz w:val="24"/>
                              </w:rPr>
                              <w:t>waste</w:t>
                            </w:r>
                            <w:r w:rsidRPr="00BC3C32">
                              <w:rPr>
                                <w:color w:val="auto"/>
                                <w:sz w:val="24"/>
                              </w:rPr>
                              <w:t>@gmail.com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037" type="#_x0000_t202" style="position:absolute;margin-left:291pt;margin-top:483.3pt;width:209.4pt;height:127.85pt;z-index:25165830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" filled="f" stroked="f">
                <v:textbox inset=",0,,0">
                  <w:txbxContent>
                    <w:p w14:paraId="7E3E8978" w14:textId="1827B019" w:rsidR="004404AD" w:rsidRPr="009D2388" w:rsidRDefault="004404AD" w:rsidP="00BC3C32">
                      <w:pPr>
                        <w:pStyle w:val="ContactDetails"/>
                        <w:rPr>
                          <w:color w:val="auto"/>
                          <w:sz w:val="24"/>
                        </w:rPr>
                      </w:pPr>
                      <w:r w:rsidRPr="00BC3C32">
                        <w:rPr>
                          <w:color w:val="auto"/>
                          <w:sz w:val="24"/>
                          <w:u w:val="single"/>
                        </w:rPr>
                        <w:t xml:space="preserve">PO Box 458 </w:t>
                      </w:r>
                      <w:r w:rsidRPr="00BC3C32">
                        <w:rPr>
                          <w:color w:val="auto"/>
                          <w:sz w:val="24"/>
                          <w:u w:val="single"/>
                        </w:rPr>
                        <w:br/>
                        <w:t>Ponder, TX 76259</w:t>
                      </w:r>
                      <w:r w:rsidRPr="009D2388">
                        <w:rPr>
                          <w:color w:val="auto"/>
                          <w:sz w:val="24"/>
                        </w:rPr>
                        <w:br/>
                        <w:t>www.texasintegritywaste.com</w:t>
                      </w:r>
                    </w:p>
                    <w:p w14:paraId="402CC5E4" w14:textId="069FC4CE" w:rsidR="004404AD" w:rsidRDefault="004404AD" w:rsidP="00552295">
                      <w:pPr>
                        <w:pStyle w:val="ContactDetails"/>
                        <w:rPr>
                          <w:color w:val="auto"/>
                          <w:sz w:val="24"/>
                        </w:rPr>
                      </w:pPr>
                      <w:r w:rsidRPr="00BC3C32">
                        <w:rPr>
                          <w:color w:val="auto"/>
                          <w:sz w:val="24"/>
                        </w:rPr>
                        <w:t>www.texasintegrityseptic.com</w:t>
                      </w:r>
                    </w:p>
                    <w:p w14:paraId="073DBD40" w14:textId="52FD50E9" w:rsidR="004404AD" w:rsidRPr="00BC3C32" w:rsidRDefault="004404AD" w:rsidP="00BC3C32">
                      <w:pPr>
                        <w:pStyle w:val="ContactDetails"/>
                        <w:rPr>
                          <w:color w:val="auto"/>
                          <w:sz w:val="24"/>
                        </w:rPr>
                      </w:pPr>
                      <w:r w:rsidRPr="00BC3C32">
                        <w:rPr>
                          <w:color w:val="auto"/>
                          <w:sz w:val="24"/>
                        </w:rPr>
                        <w:t>texasintegrity</w:t>
                      </w:r>
                      <w:r>
                        <w:rPr>
                          <w:color w:val="auto"/>
                          <w:sz w:val="24"/>
                        </w:rPr>
                        <w:t>waste</w:t>
                      </w:r>
                      <w:r w:rsidRPr="00BC3C32">
                        <w:rPr>
                          <w:color w:val="auto"/>
                          <w:sz w:val="24"/>
                        </w:rPr>
                        <w:t>@gmail.com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BC3C32">
        <w:rPr>
          <w:noProof/>
        </w:rPr>
        <mc:AlternateContent>
          <mc:Choice Requires="wps">
            <w:drawing>
              <wp:anchor distT="0" distB="0" distL="114300" distR="114300" simplePos="0" relativeHeight="251658303" behindDoc="0" locked="0" layoutInCell="1" allowOverlap="1" wp14:anchorId="57183C33" wp14:editId="19167A24">
                <wp:simplePos x="0" y="0"/>
                <wp:positionH relativeFrom="page">
                  <wp:posOffset>3703320</wp:posOffset>
                </wp:positionH>
                <wp:positionV relativeFrom="page">
                  <wp:posOffset>4687570</wp:posOffset>
                </wp:positionV>
                <wp:extent cx="2651760" cy="1522730"/>
                <wp:effectExtent l="0" t="0" r="0" b="1270"/>
                <wp:wrapTight wrapText="bothSides">
                  <wp:wrapPolygon edited="0">
                    <wp:start x="207" y="0"/>
                    <wp:lineTo x="207" y="21258"/>
                    <wp:lineTo x="21103" y="21258"/>
                    <wp:lineTo x="21103" y="0"/>
                    <wp:lineTo x="207" y="0"/>
                  </wp:wrapPolygon>
                </wp:wrapTight>
                <wp:docPr id="29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1760" cy="1522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239897B" w14:textId="77777777" w:rsidR="004404AD" w:rsidRPr="009D2388" w:rsidRDefault="004404AD" w:rsidP="009D2388">
                            <w:pPr>
                              <w:pStyle w:val="Organization"/>
                              <w:rPr>
                                <w:sz w:val="24"/>
                              </w:rPr>
                            </w:pPr>
                            <w:r w:rsidRPr="009D2388">
                              <w:rPr>
                                <w:sz w:val="24"/>
                              </w:rPr>
                              <w:t>CONTACT</w:t>
                            </w:r>
                            <w:r>
                              <w:rPr>
                                <w:sz w:val="24"/>
                              </w:rPr>
                              <w:t xml:space="preserve"> US</w:t>
                            </w:r>
                          </w:p>
                          <w:p w14:paraId="545C1743" w14:textId="77777777" w:rsidR="004404AD" w:rsidRDefault="004404AD" w:rsidP="00691757">
                            <w:pPr>
                              <w:pStyle w:val="Organization"/>
                              <w:rPr>
                                <w:sz w:val="26"/>
                                <w:szCs w:val="26"/>
                              </w:rPr>
                            </w:pPr>
                          </w:p>
                          <w:p w14:paraId="6BF54E89" w14:textId="77777777" w:rsidR="004404AD" w:rsidRPr="009D2388" w:rsidRDefault="004404AD" w:rsidP="00691757">
                            <w:pPr>
                              <w:pStyle w:val="Organization"/>
                              <w:rPr>
                                <w:sz w:val="36"/>
                                <w:szCs w:val="36"/>
                              </w:rPr>
                            </w:pPr>
                            <w:r w:rsidRPr="009D2388">
                              <w:rPr>
                                <w:sz w:val="36"/>
                                <w:szCs w:val="36"/>
                              </w:rPr>
                              <w:t>Texas Integrity</w:t>
                            </w:r>
                          </w:p>
                          <w:p w14:paraId="3CD2DEDF" w14:textId="77777777" w:rsidR="004404AD" w:rsidRPr="009D2388" w:rsidRDefault="004404AD" w:rsidP="00691757">
                            <w:pPr>
                              <w:pStyle w:val="Organization"/>
                              <w:rPr>
                                <w:sz w:val="36"/>
                                <w:szCs w:val="36"/>
                              </w:rPr>
                            </w:pPr>
                            <w:r w:rsidRPr="009D2388">
                              <w:rPr>
                                <w:sz w:val="36"/>
                                <w:szCs w:val="36"/>
                              </w:rPr>
                              <w:t>Waste &amp; Septic Solutions</w:t>
                            </w:r>
                          </w:p>
                          <w:p w14:paraId="6A5C80EF" w14:textId="77777777" w:rsidR="004404AD" w:rsidRPr="00691757" w:rsidRDefault="004404AD" w:rsidP="00691757">
                            <w:pPr>
                              <w:pStyle w:val="Organization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940-479-0189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038" type="#_x0000_t202" style="position:absolute;margin-left:291.6pt;margin-top:369.1pt;width:208.8pt;height:119.9pt;z-index:25165830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" filled="f" stroked="f">
                <v:textbox inset=",0,,0">
                  <w:txbxContent>
                    <w:p w14:paraId="6239897B" w14:textId="77777777" w:rsidR="004404AD" w:rsidRPr="009D2388" w:rsidRDefault="004404AD" w:rsidP="009D2388">
                      <w:pPr>
                        <w:pStyle w:val="Organization"/>
                        <w:rPr>
                          <w:sz w:val="24"/>
                        </w:rPr>
                      </w:pPr>
                      <w:r w:rsidRPr="009D2388">
                        <w:rPr>
                          <w:sz w:val="24"/>
                        </w:rPr>
                        <w:t>CONTACT</w:t>
                      </w:r>
                      <w:r>
                        <w:rPr>
                          <w:sz w:val="24"/>
                        </w:rPr>
                        <w:t xml:space="preserve"> US</w:t>
                      </w:r>
                    </w:p>
                    <w:p w14:paraId="545C1743" w14:textId="77777777" w:rsidR="004404AD" w:rsidRDefault="004404AD" w:rsidP="00691757">
                      <w:pPr>
                        <w:pStyle w:val="Organization"/>
                        <w:rPr>
                          <w:sz w:val="26"/>
                          <w:szCs w:val="26"/>
                        </w:rPr>
                      </w:pPr>
                    </w:p>
                    <w:p w14:paraId="6BF54E89" w14:textId="77777777" w:rsidR="004404AD" w:rsidRPr="009D2388" w:rsidRDefault="004404AD" w:rsidP="00691757">
                      <w:pPr>
                        <w:pStyle w:val="Organization"/>
                        <w:rPr>
                          <w:sz w:val="36"/>
                          <w:szCs w:val="36"/>
                        </w:rPr>
                      </w:pPr>
                      <w:r w:rsidRPr="009D2388">
                        <w:rPr>
                          <w:sz w:val="36"/>
                          <w:szCs w:val="36"/>
                        </w:rPr>
                        <w:t>Texas Integrity</w:t>
                      </w:r>
                    </w:p>
                    <w:p w14:paraId="3CD2DEDF" w14:textId="77777777" w:rsidR="004404AD" w:rsidRPr="009D2388" w:rsidRDefault="004404AD" w:rsidP="00691757">
                      <w:pPr>
                        <w:pStyle w:val="Organization"/>
                        <w:rPr>
                          <w:sz w:val="36"/>
                          <w:szCs w:val="36"/>
                        </w:rPr>
                      </w:pPr>
                      <w:r w:rsidRPr="009D2388">
                        <w:rPr>
                          <w:sz w:val="36"/>
                          <w:szCs w:val="36"/>
                        </w:rPr>
                        <w:t>Waste &amp; Septic Solutions</w:t>
                      </w:r>
                    </w:p>
                    <w:p w14:paraId="6A5C80EF" w14:textId="77777777" w:rsidR="004404AD" w:rsidRPr="00691757" w:rsidRDefault="004404AD" w:rsidP="00691757">
                      <w:pPr>
                        <w:pStyle w:val="Organization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940-479-0189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B17AF">
        <w:rPr>
          <w:noProof/>
        </w:rPr>
        <w:drawing>
          <wp:anchor distT="0" distB="0" distL="114300" distR="114300" simplePos="0" relativeHeight="251701400" behindDoc="0" locked="0" layoutInCell="1" allowOverlap="1" wp14:anchorId="0D011773" wp14:editId="474EC079">
            <wp:simplePos x="0" y="0"/>
            <wp:positionH relativeFrom="page">
              <wp:posOffset>6781800</wp:posOffset>
            </wp:positionH>
            <wp:positionV relativeFrom="page">
              <wp:posOffset>2419985</wp:posOffset>
            </wp:positionV>
            <wp:extent cx="3276600" cy="3023235"/>
            <wp:effectExtent l="0" t="0" r="0" b="0"/>
            <wp:wrapThrough wrapText="bothSides">
              <wp:wrapPolygon edited="0">
                <wp:start x="0" y="0"/>
                <wp:lineTo x="0" y="21414"/>
                <wp:lineTo x="21433" y="21414"/>
                <wp:lineTo x="21433" y="0"/>
                <wp:lineTo x="0" y="0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5" b="43415"/>
                    <a:stretch/>
                  </pic:blipFill>
                  <pic:spPr bwMode="auto">
                    <a:xfrm flipH="1">
                      <a:off x="0" y="0"/>
                      <a:ext cx="3276600" cy="3023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17AF">
        <w:rPr>
          <w:noProof/>
        </w:rPr>
        <w:drawing>
          <wp:anchor distT="0" distB="0" distL="114300" distR="114300" simplePos="0" relativeHeight="251652090" behindDoc="0" locked="0" layoutInCell="1" allowOverlap="1" wp14:anchorId="27B69D3F" wp14:editId="3082C533">
            <wp:simplePos x="0" y="0"/>
            <wp:positionH relativeFrom="page">
              <wp:posOffset>6781800</wp:posOffset>
            </wp:positionH>
            <wp:positionV relativeFrom="page">
              <wp:posOffset>5434965</wp:posOffset>
            </wp:positionV>
            <wp:extent cx="3277235" cy="2336800"/>
            <wp:effectExtent l="0" t="0" r="0" b="0"/>
            <wp:wrapThrough wrapText="bothSides">
              <wp:wrapPolygon edited="0">
                <wp:start x="0" y="0"/>
                <wp:lineTo x="0" y="21365"/>
                <wp:lineTo x="21428" y="21365"/>
                <wp:lineTo x="21428" y="0"/>
                <wp:lineTo x="0" y="0"/>
              </wp:wrapPolygon>
            </wp:wrapThrough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491"/>
                    <a:stretch/>
                  </pic:blipFill>
                  <pic:spPr bwMode="auto">
                    <a:xfrm>
                      <a:off x="0" y="0"/>
                      <a:ext cx="3277235" cy="233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5E48">
        <w:rPr>
          <w:noProof/>
        </w:rPr>
        <mc:AlternateContent>
          <mc:Choice Requires="wps">
            <w:drawing>
              <wp:anchor distT="0" distB="0" distL="114300" distR="114300" simplePos="0" relativeHeight="251649015" behindDoc="0" locked="0" layoutInCell="1" allowOverlap="1" wp14:anchorId="25D123F7" wp14:editId="798F153E">
                <wp:simplePos x="0" y="0"/>
                <wp:positionH relativeFrom="page">
                  <wp:posOffset>4366517</wp:posOffset>
                </wp:positionH>
                <wp:positionV relativeFrom="page">
                  <wp:posOffset>4582274</wp:posOffset>
                </wp:positionV>
                <wp:extent cx="1325366" cy="349322"/>
                <wp:effectExtent l="76200" t="76200" r="71755" b="133350"/>
                <wp:wrapThrough wrapText="bothSides">
                  <wp:wrapPolygon edited="0">
                    <wp:start x="-1242" y="-4713"/>
                    <wp:lineTo x="-1242" y="28276"/>
                    <wp:lineTo x="22356" y="28276"/>
                    <wp:lineTo x="22356" y="-4713"/>
                    <wp:lineTo x="-1242" y="-4713"/>
                  </wp:wrapPolygon>
                </wp:wrapThrough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5366" cy="349322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/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style="position:absolute;margin-left:343.8pt;margin-top:360.8pt;width:104.35pt;height:27.5pt;z-index:251649015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" fillcolor="yellow" stroked="f">
                <v:shadow on="t" opacity="22937f" mv:blur="40000f" origin=",.5" offset="0,23000emu"/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300" behindDoc="0" locked="0" layoutInCell="1" allowOverlap="1" wp14:anchorId="6BB93830" wp14:editId="65E2E4B0">
                <wp:simplePos x="0" y="0"/>
                <wp:positionH relativeFrom="page">
                  <wp:posOffset>374650</wp:posOffset>
                </wp:positionH>
                <wp:positionV relativeFrom="page">
                  <wp:posOffset>6540500</wp:posOffset>
                </wp:positionV>
                <wp:extent cx="2805430" cy="846455"/>
                <wp:effectExtent l="0" t="0" r="13970" b="17145"/>
                <wp:wrapThrough wrapText="bothSides">
                  <wp:wrapPolygon edited="0">
                    <wp:start x="0" y="0"/>
                    <wp:lineTo x="0" y="21389"/>
                    <wp:lineTo x="21512" y="21389"/>
                    <wp:lineTo x="21512" y="0"/>
                    <wp:lineTo x="0" y="0"/>
                  </wp:wrapPolygon>
                </wp:wrapThrough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5430" cy="846455"/>
                          <a:chOff x="0" y="0"/>
                          <a:chExt cx="2805430" cy="846455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25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805430" cy="845185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FAA26D3D-D897-4be2-8F04-BA451C77F1D7}">
                              <ma14:placeholderFlag xmlns:ma14="http://schemas.microsoft.com/office/mac/drawingml/2011/main"/>
                            </a:ex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s:wsp>
                        <wps:cNvPr id="1" name="Text Box 1"/>
                        <wps:cNvSpPr txBox="1"/>
                        <wps:spPr>
                          <a:xfrm>
                            <a:off x="91440" y="0"/>
                            <a:ext cx="2622550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8">
                          <w:txbxContent>
                            <w:p w14:paraId="4329F661" w14:textId="77777777" w:rsidR="004404AD" w:rsidRPr="00C93A7C" w:rsidRDefault="004404AD" w:rsidP="009263F9">
                              <w:pPr>
                                <w:jc w:val="center"/>
                                <w:rPr>
                                  <w:b/>
                                  <w:sz w:val="36"/>
                                  <w:szCs w:val="36"/>
                                </w:rPr>
                              </w:pPr>
                              <w:r w:rsidRPr="00C93A7C">
                                <w:rPr>
                                  <w:b/>
                                  <w:sz w:val="36"/>
                                  <w:szCs w:val="36"/>
                                </w:rPr>
                                <w:t xml:space="preserve">Save this Septic Reminder for </w:t>
                              </w:r>
                              <w:r w:rsidRPr="00CA0338">
                                <w:rPr>
                                  <w:b/>
                                  <w:color w:val="FF0000"/>
                                  <w:sz w:val="36"/>
                                  <w:szCs w:val="36"/>
                                </w:rPr>
                                <w:t xml:space="preserve">$25 off </w:t>
                              </w:r>
                              <w:r w:rsidRPr="00C93A7C">
                                <w:rPr>
                                  <w:b/>
                                  <w:sz w:val="36"/>
                                  <w:szCs w:val="36"/>
                                </w:rPr>
                                <w:t>your next pumping!</w:t>
                              </w:r>
                              <w:r w:rsidRPr="00C93A7C">
                                <w:rPr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91440" y="278765"/>
                            <a:ext cx="2622550" cy="567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8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" o:spid="_x0000_s1039" style="position:absolute;margin-left:29.5pt;margin-top:515pt;width:220.9pt;height:66.65pt;z-index:251658300;mso-position-horizontal-relative:page;mso-position-vertical-relative:page" coordsize="2805430,84645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" mv:complextextbox="1">
                <v:shape id="Text Box 47" o:spid="_x0000_s1040" type="#_x0000_t202" style="position:absolute;width:2805430;height:84518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8RM59wQAA&#10;ANsAAAAPAAAAZHJzL2Rvd25yZXYueG1sRI9Pi8IwFMTvgt8hPMGbpgquWo0i/gE96gpeH8mzLTYv&#10;tYla99ObhYU9DjPzG2a+bGwpnlT7wrGCQT8BQaydKThTcP7e9SYgfEA2WDomBW/ysFy0W3NMjXvx&#10;kZ6nkIkIYZ+igjyEKpXS65ws+r6riKN3dbXFEGWdSVPjK8JtKYdJ8iUtFhwXcqxonZO+nR5WQbY5&#10;VPbxc2V5GeN2WpLTd71XqttpVjMQgZrwH/5r742C4Qh+v8QfIBcf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PETOfcEAAADbAAAADwAAAAAAAAAAAAAAAACXAgAAZHJzL2Rvd25y&#10;ZXYueG1sUEsFBgAAAAAEAAQA9QAAAIUDAAAAAA==&#10;" mv:complextextbox="1" fillcolor="yellow" strokecolor="black [3213]">
                  <v:textbox inset=",0,,0"/>
                </v:shape>
                <v:shape id="Text Box 1" o:spid="_x0000_s1041" type="#_x0000_t202" style="position:absolute;left:91440;width:2622550;height:28003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oXAkswAAA&#10;ANoAAAAPAAAAZHJzL2Rvd25yZXYueG1sRE9Ni8IwEL0L+x/CLHjTVA+iXaOIrLAgiLUePM42Yxts&#10;Jt0mq/XfG0HwNDze58yXna3FlVpvHCsYDRMQxIXThksFx3wzmILwAVlj7ZgU3MnDcvHRm2Oq3Y0z&#10;uh5CKWII+xQVVCE0qZS+qMiiH7qGOHJn11oMEbal1C3eYrit5ThJJtKi4dhQYUPriorL4d8qWJ04&#10;+zZ/u999ds5Mns8S3k4uSvU/u9UXiEBdeItf7h8d58PzleeViwc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oXAkswAAAANoAAAAPAAAAAAAAAAAAAAAAAJcCAABkcnMvZG93bnJl&#10;di54bWxQSwUGAAAAAAQABAD1AAAAhAMAAAAA&#10;" filled="f" stroked="f">
                  <v:textbox style="mso-next-textbox:#Text Box 3" inset="0,0,0,0">
                    <w:txbxContent>
                      <w:p w14:paraId="4329F661" w14:textId="77777777" w:rsidR="004404AD" w:rsidRPr="00C93A7C" w:rsidRDefault="004404AD" w:rsidP="009263F9">
                        <w:pPr>
                          <w:jc w:val="center"/>
                          <w:rPr>
                            <w:b/>
                            <w:sz w:val="36"/>
                            <w:szCs w:val="36"/>
                          </w:rPr>
                        </w:pPr>
                        <w:r w:rsidRPr="00C93A7C">
                          <w:rPr>
                            <w:b/>
                            <w:sz w:val="36"/>
                            <w:szCs w:val="36"/>
                          </w:rPr>
                          <w:t xml:space="preserve">Save this Septic Reminder for </w:t>
                        </w:r>
                        <w:r w:rsidRPr="00CA0338">
                          <w:rPr>
                            <w:b/>
                            <w:color w:val="FF0000"/>
                            <w:sz w:val="36"/>
                            <w:szCs w:val="36"/>
                          </w:rPr>
                          <w:t xml:space="preserve">$25 off </w:t>
                        </w:r>
                        <w:r w:rsidRPr="00C93A7C">
                          <w:rPr>
                            <w:b/>
                            <w:sz w:val="36"/>
                            <w:szCs w:val="36"/>
                          </w:rPr>
                          <w:t>your next pumping!</w:t>
                        </w:r>
                        <w:r w:rsidRPr="00C93A7C">
                          <w:rPr>
                            <w:sz w:val="36"/>
                            <w:szCs w:val="36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3" o:spid="_x0000_s1042" type="#_x0000_t202" style="position:absolute;left:91440;top:278765;width:2622550;height:5676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3wjLAwwAA&#10;ANoAAAAPAAAAZHJzL2Rvd25yZXYueG1sRI9Ba8JAFITvBf/D8gRvdWMFqdFVRCwUhGKMB4/P7DNZ&#10;zL6N2a3Gf98VCh6HmfmGmS87W4sbtd44VjAaJiCIC6cNlwoO+df7JwgfkDXWjknBgzwsF723Oaba&#10;3Tmj2z6UIkLYp6igCqFJpfRFRRb90DXE0Tu71mKIsi2lbvEe4baWH0kykRYNx4UKG1pXVFz2v1bB&#10;6sjZxlx/TrvsnJk8nya8nVyUGvS71QxEoC68wv/tb61gDM8r8QbIxR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3wjLAwwAAANoAAAAPAAAAAAAAAAAAAAAAAJcCAABkcnMvZG93&#10;bnJldi54bWxQSwUGAAAAAAQABAD1AAAAhwMAAAAA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793AE3">
        <w:rPr>
          <w:noProof/>
        </w:rPr>
        <w:drawing>
          <wp:anchor distT="0" distB="0" distL="114300" distR="114300" simplePos="0" relativeHeight="251651065" behindDoc="0" locked="0" layoutInCell="1" allowOverlap="1" wp14:anchorId="55C17E1C" wp14:editId="3B43B321">
            <wp:simplePos x="0" y="0"/>
            <wp:positionH relativeFrom="page">
              <wp:posOffset>-1270</wp:posOffset>
            </wp:positionH>
            <wp:positionV relativeFrom="page">
              <wp:posOffset>-75565</wp:posOffset>
            </wp:positionV>
            <wp:extent cx="8355965" cy="7848600"/>
            <wp:effectExtent l="0" t="0" r="635" b="0"/>
            <wp:wrapThrough wrapText="bothSides">
              <wp:wrapPolygon edited="0">
                <wp:start x="0" y="0"/>
                <wp:lineTo x="0" y="21530"/>
                <wp:lineTo x="21536" y="21530"/>
                <wp:lineTo x="21536" y="0"/>
                <wp:lineTo x="0" y="0"/>
              </wp:wrapPolygon>
            </wp:wrapThrough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ptic.jpg"/>
                    <pic:cNvPicPr/>
                  </pic:nvPicPr>
                  <pic:blipFill rotWithShape="1">
                    <a:blip r:embed="rId10">
                      <a:alphaModFix am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93" b="11247"/>
                    <a:stretch/>
                  </pic:blipFill>
                  <pic:spPr bwMode="auto">
                    <a:xfrm>
                      <a:off x="0" y="0"/>
                      <a:ext cx="8355965" cy="784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3AE3">
        <w:rPr>
          <w:noProof/>
        </w:rPr>
        <mc:AlternateContent>
          <mc:Choice Requires="wpg">
            <w:drawing>
              <wp:anchor distT="0" distB="0" distL="114300" distR="114300" simplePos="0" relativeHeight="251658389" behindDoc="0" locked="0" layoutInCell="1" allowOverlap="1" wp14:anchorId="4420F0AB" wp14:editId="2F3BD6E0">
                <wp:simplePos x="0" y="0"/>
                <wp:positionH relativeFrom="page">
                  <wp:posOffset>6781800</wp:posOffset>
                </wp:positionH>
                <wp:positionV relativeFrom="page">
                  <wp:posOffset>10160</wp:posOffset>
                </wp:positionV>
                <wp:extent cx="3276600" cy="2390140"/>
                <wp:effectExtent l="0" t="0" r="25400" b="22860"/>
                <wp:wrapTight wrapText="bothSides">
                  <wp:wrapPolygon edited="0">
                    <wp:start x="0" y="0"/>
                    <wp:lineTo x="0" y="21577"/>
                    <wp:lineTo x="21600" y="21577"/>
                    <wp:lineTo x="21600" y="0"/>
                    <wp:lineTo x="0" y="0"/>
                  </wp:wrapPolygon>
                </wp:wrapTight>
                <wp:docPr id="42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76600" cy="2390140"/>
                          <a:chOff x="11090" y="576"/>
                          <a:chExt cx="4176" cy="3764"/>
                        </a:xfrm>
                      </wpg:grpSpPr>
                      <wps:wsp>
                        <wps:cNvPr id="43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11090" y="576"/>
                            <a:ext cx="4176" cy="3764"/>
                          </a:xfrm>
                          <a:prstGeom prst="rect">
                            <a:avLst/>
                          </a:prstGeom>
                          <a:ln/>
                          <a:extLst/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48" name="Line 22"/>
                        <wps:cNvCnPr/>
                        <wps:spPr bwMode="auto">
                          <a:xfrm>
                            <a:off x="11090" y="4330"/>
                            <a:ext cx="4176" cy="0"/>
                          </a:xfrm>
                          <a:prstGeom prst="line">
                            <a:avLst/>
                          </a:pr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" o:spid="_x0000_s1026" style="position:absolute;margin-left:534pt;margin-top:.8pt;width:258pt;height:188.2pt;z-index:251658389;mso-position-horizontal-relative:page;mso-position-vertical-relative:page" coordorigin="11090,576" coordsize="4176,376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">
                <v:rect id="Rectangle 5" o:spid="_x0000_s1027" style="position:absolute;left:11090;top:576;width:4176;height:376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YNhFewwAA&#10;ANsAAAAPAAAAZHJzL2Rvd25yZXYueG1sRI9BawIxFITvQv9DeIVepGatYsvWKFoQ6jFq74/N6+62&#10;m5clSXfX/nojCB6HmfmGWa4H24iOfKgdK5hOMhDEhTM1lwpOx93zG4gQkQ02jknBmQKsVw+jJebG&#10;9aypO8RSJAiHHBVUMba5lKGoyGKYuJY4ed/OW4xJ+lIaj32C20a+ZNlCWqw5LVTY0kdFxe/hzyqg&#10;r/PJ6/F21/935UZrvX/9qVulnh6HzTuISEO8h2/tT6NgPoPrl/QD5OoC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YNhFewwAAANsAAAAPAAAAAAAAAAAAAAAAAJcCAABkcnMvZG93&#10;bnJldi54bWxQSwUGAAAAAAQABAD1AAAAhwMAAAAA&#10;" fillcolor="black [3200]" strokecolor="black [1600]" strokeweight="2pt">
                  <v:textbox inset=",7.2pt,,7.2pt"/>
                </v:rect>
                <v:line id="Line 22" o:spid="_x0000_s1028" style="position:absolute;visibility:visible;mso-wrap-style:square" from="11090,4330" to="15266,43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9KGKKcIAAADbAAAADwAAAGRycy9kb3ducmV2LnhtbERPy2rCQBTdC/7DcIXudGKRotFJsC2l&#10;oV2Iz7i8ZK5JMHMnZKaa/n1nUXB5OO9V2ptG3KhztWUF00kEgriwuuZSwWH/MZ6DcB5ZY2OZFPyS&#10;gzQZDlYYa3vnLd12vhQhhF2MCirv21hKV1Rk0E1sSxy4i+0M+gC7UuoO7yHcNPI5il6kwZpDQ4Ut&#10;vVVUXHc/RsFXfjp/L/p8Y9rsdZaZ+fsx/9wr9TTq10sQnnr/EP+7M61gFsaGL+EHyOQP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9KGKKcIAAADbAAAADwAAAAAAAAAAAAAA&#10;AAChAgAAZHJzL2Rvd25yZXYueG1sUEsFBgAAAAAEAAQA+QAAAJADAAAAAA==&#10;" filled="t" fillcolor="black [3200]" strokecolor="black [1600]" strokeweight="2pt"/>
                <w10:wrap type="tight" anchorx="page" anchory="page"/>
              </v:group>
            </w:pict>
          </mc:Fallback>
        </mc:AlternateContent>
      </w:r>
      <w:r w:rsidR="00C93A7C">
        <w:rPr>
          <w:noProof/>
        </w:rPr>
        <mc:AlternateContent>
          <mc:Choice Requires="wps">
            <w:drawing>
              <wp:anchor distT="0" distB="0" distL="114300" distR="114300" simplePos="0" relativeHeight="251661464" behindDoc="0" locked="0" layoutInCell="1" allowOverlap="1" wp14:anchorId="5BA6AFB1" wp14:editId="24AF116A">
                <wp:simplePos x="0" y="0"/>
                <wp:positionH relativeFrom="page">
                  <wp:posOffset>309245</wp:posOffset>
                </wp:positionH>
                <wp:positionV relativeFrom="page">
                  <wp:posOffset>1273175</wp:posOffset>
                </wp:positionV>
                <wp:extent cx="252095" cy="3517900"/>
                <wp:effectExtent l="0" t="0" r="1905" b="6350"/>
                <wp:wrapThrough wrapText="bothSides">
                  <wp:wrapPolygon edited="0">
                    <wp:start x="0" y="0"/>
                    <wp:lineTo x="0" y="21478"/>
                    <wp:lineTo x="19587" y="21478"/>
                    <wp:lineTo x="19587" y="0"/>
                    <wp:lineTo x="0" y="0"/>
                  </wp:wrapPolygon>
                </wp:wrapThrough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095" cy="351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4409" w:type="dxa"/>
                              <w:tblInd w:w="92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996"/>
                              <w:gridCol w:w="2413"/>
                            </w:tblGrid>
                            <w:tr w:rsidR="004404AD" w14:paraId="164B4EDA" w14:textId="77777777" w:rsidTr="00154CA0">
                              <w:trPr>
                                <w:trHeight w:val="710"/>
                              </w:trPr>
                              <w:tc>
                                <w:tcPr>
                                  <w:tcW w:w="1996" w:type="dxa"/>
                                </w:tcPr>
                                <w:p w14:paraId="69D83BB1" w14:textId="77777777" w:rsidR="004404AD" w:rsidRPr="006424D9" w:rsidRDefault="004404AD" w:rsidP="002F4E43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 w:rsidRPr="006424D9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Today’s Date</w:t>
                                  </w:r>
                                </w:p>
                              </w:tc>
                              <w:tc>
                                <w:tcPr>
                                  <w:tcW w:w="2413" w:type="dxa"/>
                                </w:tcPr>
                                <w:p w14:paraId="2776DEBA" w14:textId="77777777" w:rsidR="004404AD" w:rsidRPr="006424D9" w:rsidRDefault="004404AD" w:rsidP="002F4E43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</w:p>
                              </w:tc>
                            </w:tr>
                            <w:tr w:rsidR="004404AD" w14:paraId="5ED9E3D7" w14:textId="77777777" w:rsidTr="00C93A7C">
                              <w:trPr>
                                <w:trHeight w:val="799"/>
                              </w:trPr>
                              <w:tc>
                                <w:tcPr>
                                  <w:tcW w:w="1996" w:type="dxa"/>
                                </w:tcPr>
                                <w:p w14:paraId="621CCD65" w14:textId="77777777" w:rsidR="004404AD" w:rsidRPr="006424D9" w:rsidRDefault="004404AD" w:rsidP="002F4E43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 w:rsidRPr="006424D9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Next Service Date</w:t>
                                  </w:r>
                                </w:p>
                              </w:tc>
                              <w:tc>
                                <w:tcPr>
                                  <w:tcW w:w="2413" w:type="dxa"/>
                                </w:tcPr>
                                <w:p w14:paraId="0600917C" w14:textId="77777777" w:rsidR="004404AD" w:rsidRPr="006424D9" w:rsidRDefault="004404AD" w:rsidP="002F4E43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</w:p>
                              </w:tc>
                            </w:tr>
                            <w:tr w:rsidR="004404AD" w14:paraId="1357C75E" w14:textId="77777777" w:rsidTr="00C93A7C">
                              <w:trPr>
                                <w:trHeight w:val="818"/>
                              </w:trPr>
                              <w:tc>
                                <w:tcPr>
                                  <w:tcW w:w="1996" w:type="dxa"/>
                                </w:tcPr>
                                <w:p w14:paraId="680685DF" w14:textId="77777777" w:rsidR="004404AD" w:rsidRPr="006424D9" w:rsidRDefault="004404AD" w:rsidP="002F4E43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 w:rsidRPr="006424D9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System Type</w:t>
                                  </w:r>
                                </w:p>
                              </w:tc>
                              <w:tc>
                                <w:tcPr>
                                  <w:tcW w:w="2413" w:type="dxa"/>
                                </w:tcPr>
                                <w:p w14:paraId="5D4AA2E3" w14:textId="77777777" w:rsidR="004404AD" w:rsidRPr="006424D9" w:rsidRDefault="004404AD" w:rsidP="002F4E43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</w:p>
                              </w:tc>
                            </w:tr>
                            <w:tr w:rsidR="004404AD" w14:paraId="6615BDE1" w14:textId="77777777" w:rsidTr="00C93A7C">
                              <w:trPr>
                                <w:trHeight w:val="818"/>
                              </w:trPr>
                              <w:tc>
                                <w:tcPr>
                                  <w:tcW w:w="1996" w:type="dxa"/>
                                </w:tcPr>
                                <w:p w14:paraId="29882004" w14:textId="77777777" w:rsidR="004404AD" w:rsidRPr="006424D9" w:rsidRDefault="004404AD" w:rsidP="002F4E43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 w:rsidRPr="006424D9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 xml:space="preserve"># </w:t>
                                  </w:r>
                                  <w:proofErr w:type="gramStart"/>
                                  <w:r w:rsidRPr="006424D9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of</w:t>
                                  </w:r>
                                  <w:proofErr w:type="gramEnd"/>
                                  <w:r w:rsidRPr="006424D9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 xml:space="preserve"> gallons</w:t>
                                  </w:r>
                                </w:p>
                              </w:tc>
                              <w:tc>
                                <w:tcPr>
                                  <w:tcW w:w="2413" w:type="dxa"/>
                                </w:tcPr>
                                <w:p w14:paraId="6640FC23" w14:textId="77777777" w:rsidR="004404AD" w:rsidRPr="006424D9" w:rsidRDefault="004404AD" w:rsidP="002F4E43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</w:p>
                              </w:tc>
                            </w:tr>
                            <w:tr w:rsidR="004404AD" w14:paraId="1C39656A" w14:textId="77777777" w:rsidTr="00C93A7C">
                              <w:trPr>
                                <w:trHeight w:val="2345"/>
                              </w:trPr>
                              <w:tc>
                                <w:tcPr>
                                  <w:tcW w:w="4409" w:type="dxa"/>
                                  <w:gridSpan w:val="2"/>
                                </w:tcPr>
                                <w:p w14:paraId="6B22418B" w14:textId="3F7FEB57" w:rsidR="004404AD" w:rsidRPr="006424D9" w:rsidRDefault="004404AD" w:rsidP="002F4E43"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 w:rsidRPr="006424D9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Recommendations</w:t>
                                  </w:r>
                                  <w:r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…</w:t>
                                  </w:r>
                                </w:p>
                              </w:tc>
                            </w:tr>
                          </w:tbl>
                          <w:p w14:paraId="60F446FB" w14:textId="77777777" w:rsidR="004404AD" w:rsidRPr="001000A6" w:rsidRDefault="004404AD" w:rsidP="002F4E43">
                            <w:pPr>
                              <w:jc w:val="center"/>
                              <w:rPr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68580" tIns="0" rIns="6858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3" type="#_x0000_t202" style="position:absolute;margin-left:24.35pt;margin-top:100.25pt;width:19.85pt;height:277pt;z-index:251661464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" filled="f" stroked="f">
                <v:textbox style="mso-fit-shape-to-text:t" inset="5.4pt,0,5.4pt,0">
                  <w:txbxContent>
                    <w:tbl>
                      <w:tblPr>
                        <w:tblStyle w:val="TableGrid"/>
                        <w:tblW w:w="4409" w:type="dxa"/>
                        <w:tblInd w:w="92" w:type="dxa"/>
                        <w:tblLook w:val="04A0" w:firstRow="1" w:lastRow="0" w:firstColumn="1" w:lastColumn="0" w:noHBand="0" w:noVBand="1"/>
                      </w:tblPr>
                      <w:tblGrid>
                        <w:gridCol w:w="1996"/>
                        <w:gridCol w:w="2413"/>
                      </w:tblGrid>
                      <w:tr w:rsidR="004404AD" w14:paraId="164B4EDA" w14:textId="77777777" w:rsidTr="00154CA0">
                        <w:trPr>
                          <w:trHeight w:val="710"/>
                        </w:trPr>
                        <w:tc>
                          <w:tcPr>
                            <w:tcW w:w="1996" w:type="dxa"/>
                          </w:tcPr>
                          <w:p w14:paraId="69D83BB1" w14:textId="77777777" w:rsidR="004404AD" w:rsidRPr="006424D9" w:rsidRDefault="004404AD" w:rsidP="002F4E43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6424D9">
                              <w:rPr>
                                <w:b/>
                                <w:sz w:val="30"/>
                                <w:szCs w:val="30"/>
                              </w:rPr>
                              <w:t>Today’s Date</w:t>
                            </w:r>
                          </w:p>
                        </w:tc>
                        <w:tc>
                          <w:tcPr>
                            <w:tcW w:w="2413" w:type="dxa"/>
                          </w:tcPr>
                          <w:p w14:paraId="2776DEBA" w14:textId="77777777" w:rsidR="004404AD" w:rsidRPr="006424D9" w:rsidRDefault="004404AD" w:rsidP="002F4E43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c>
                      </w:tr>
                      <w:tr w:rsidR="004404AD" w14:paraId="5ED9E3D7" w14:textId="77777777" w:rsidTr="00C93A7C">
                        <w:trPr>
                          <w:trHeight w:val="799"/>
                        </w:trPr>
                        <w:tc>
                          <w:tcPr>
                            <w:tcW w:w="1996" w:type="dxa"/>
                          </w:tcPr>
                          <w:p w14:paraId="621CCD65" w14:textId="77777777" w:rsidR="004404AD" w:rsidRPr="006424D9" w:rsidRDefault="004404AD" w:rsidP="002F4E43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6424D9">
                              <w:rPr>
                                <w:b/>
                                <w:sz w:val="30"/>
                                <w:szCs w:val="30"/>
                              </w:rPr>
                              <w:t>Next Service Date</w:t>
                            </w:r>
                          </w:p>
                        </w:tc>
                        <w:tc>
                          <w:tcPr>
                            <w:tcW w:w="2413" w:type="dxa"/>
                          </w:tcPr>
                          <w:p w14:paraId="0600917C" w14:textId="77777777" w:rsidR="004404AD" w:rsidRPr="006424D9" w:rsidRDefault="004404AD" w:rsidP="002F4E43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c>
                      </w:tr>
                      <w:tr w:rsidR="004404AD" w14:paraId="1357C75E" w14:textId="77777777" w:rsidTr="00C93A7C">
                        <w:trPr>
                          <w:trHeight w:val="818"/>
                        </w:trPr>
                        <w:tc>
                          <w:tcPr>
                            <w:tcW w:w="1996" w:type="dxa"/>
                          </w:tcPr>
                          <w:p w14:paraId="680685DF" w14:textId="77777777" w:rsidR="004404AD" w:rsidRPr="006424D9" w:rsidRDefault="004404AD" w:rsidP="002F4E43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6424D9">
                              <w:rPr>
                                <w:b/>
                                <w:sz w:val="30"/>
                                <w:szCs w:val="30"/>
                              </w:rPr>
                              <w:t>System Type</w:t>
                            </w:r>
                          </w:p>
                        </w:tc>
                        <w:tc>
                          <w:tcPr>
                            <w:tcW w:w="2413" w:type="dxa"/>
                          </w:tcPr>
                          <w:p w14:paraId="5D4AA2E3" w14:textId="77777777" w:rsidR="004404AD" w:rsidRPr="006424D9" w:rsidRDefault="004404AD" w:rsidP="002F4E43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c>
                      </w:tr>
                      <w:tr w:rsidR="004404AD" w14:paraId="6615BDE1" w14:textId="77777777" w:rsidTr="00C93A7C">
                        <w:trPr>
                          <w:trHeight w:val="818"/>
                        </w:trPr>
                        <w:tc>
                          <w:tcPr>
                            <w:tcW w:w="1996" w:type="dxa"/>
                          </w:tcPr>
                          <w:p w14:paraId="29882004" w14:textId="77777777" w:rsidR="004404AD" w:rsidRPr="006424D9" w:rsidRDefault="004404AD" w:rsidP="002F4E43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6424D9">
                              <w:rPr>
                                <w:b/>
                                <w:sz w:val="30"/>
                                <w:szCs w:val="30"/>
                              </w:rPr>
                              <w:t xml:space="preserve"># </w:t>
                            </w:r>
                            <w:proofErr w:type="gramStart"/>
                            <w:r w:rsidRPr="006424D9">
                              <w:rPr>
                                <w:b/>
                                <w:sz w:val="30"/>
                                <w:szCs w:val="30"/>
                              </w:rPr>
                              <w:t>of</w:t>
                            </w:r>
                            <w:proofErr w:type="gramEnd"/>
                            <w:r w:rsidRPr="006424D9">
                              <w:rPr>
                                <w:b/>
                                <w:sz w:val="30"/>
                                <w:szCs w:val="30"/>
                              </w:rPr>
                              <w:t xml:space="preserve"> gallons</w:t>
                            </w:r>
                          </w:p>
                        </w:tc>
                        <w:tc>
                          <w:tcPr>
                            <w:tcW w:w="2413" w:type="dxa"/>
                          </w:tcPr>
                          <w:p w14:paraId="6640FC23" w14:textId="77777777" w:rsidR="004404AD" w:rsidRPr="006424D9" w:rsidRDefault="004404AD" w:rsidP="002F4E43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</w:p>
                        </w:tc>
                      </w:tr>
                      <w:tr w:rsidR="004404AD" w14:paraId="1C39656A" w14:textId="77777777" w:rsidTr="00C93A7C">
                        <w:trPr>
                          <w:trHeight w:val="2345"/>
                        </w:trPr>
                        <w:tc>
                          <w:tcPr>
                            <w:tcW w:w="4409" w:type="dxa"/>
                            <w:gridSpan w:val="2"/>
                          </w:tcPr>
                          <w:p w14:paraId="6B22418B" w14:textId="3F7FEB57" w:rsidR="004404AD" w:rsidRPr="006424D9" w:rsidRDefault="004404AD" w:rsidP="002F4E43">
                            <w:pPr>
                              <w:jc w:val="center"/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6424D9">
                              <w:rPr>
                                <w:b/>
                                <w:sz w:val="30"/>
                                <w:szCs w:val="30"/>
                              </w:rPr>
                              <w:t>Recommendations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>…</w:t>
                            </w:r>
                          </w:p>
                        </w:tc>
                      </w:tr>
                    </w:tbl>
                    <w:p w14:paraId="60F446FB" w14:textId="77777777" w:rsidR="004404AD" w:rsidRPr="001000A6" w:rsidRDefault="004404AD" w:rsidP="002F4E43">
                      <w:pPr>
                        <w:jc w:val="center"/>
                        <w:rPr>
                          <w:sz w:val="30"/>
                          <w:szCs w:val="30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93A7C">
        <w:rPr>
          <w:noProof/>
        </w:rPr>
        <mc:AlternateContent>
          <mc:Choice Requires="wps">
            <w:drawing>
              <wp:anchor distT="0" distB="0" distL="114300" distR="114300" simplePos="0" relativeHeight="251662488" behindDoc="0" locked="0" layoutInCell="1" allowOverlap="1" wp14:anchorId="6B3BC980" wp14:editId="432FFBB9">
                <wp:simplePos x="0" y="0"/>
                <wp:positionH relativeFrom="page">
                  <wp:posOffset>365760</wp:posOffset>
                </wp:positionH>
                <wp:positionV relativeFrom="page">
                  <wp:posOffset>365125</wp:posOffset>
                </wp:positionV>
                <wp:extent cx="2810510" cy="892175"/>
                <wp:effectExtent l="0" t="0" r="34290" b="22225"/>
                <wp:wrapThrough wrapText="bothSides">
                  <wp:wrapPolygon edited="0">
                    <wp:start x="0" y="0"/>
                    <wp:lineTo x="0" y="21523"/>
                    <wp:lineTo x="21668" y="21523"/>
                    <wp:lineTo x="21668" y="0"/>
                    <wp:lineTo x="0" y="0"/>
                  </wp:wrapPolygon>
                </wp:wrapThrough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0510" cy="892175"/>
                        </a:xfrm>
                        <a:prstGeom prst="rect">
                          <a:avLst/>
                        </a:prstGeom>
                        <a:ln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0C54BC" w14:textId="77777777" w:rsidR="004404AD" w:rsidRPr="00C93A7C" w:rsidRDefault="004404AD" w:rsidP="002F4E43">
                            <w:pPr>
                              <w:jc w:val="center"/>
                              <w:rPr>
                                <w:b/>
                                <w:color w:val="FFFF00"/>
                                <w:sz w:val="50"/>
                                <w:szCs w:val="50"/>
                              </w:rPr>
                            </w:pPr>
                            <w:r w:rsidRPr="00C93A7C">
                              <w:rPr>
                                <w:b/>
                                <w:color w:val="FFFF00"/>
                                <w:sz w:val="50"/>
                                <w:szCs w:val="50"/>
                              </w:rPr>
                              <w:t>Septic Service Overview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1" o:spid="_x0000_s1044" type="#_x0000_t202" style="position:absolute;margin-left:28.8pt;margin-top:28.75pt;width:221.3pt;height:70.25pt;z-index:251662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" mv:complextextbox="1" fillcolor="black [3200]" strokecolor="black [1600]" strokeweight="2pt">
                <v:textbox>
                  <w:txbxContent>
                    <w:p w14:paraId="300C54BC" w14:textId="77777777" w:rsidR="004404AD" w:rsidRPr="00C93A7C" w:rsidRDefault="004404AD" w:rsidP="002F4E43">
                      <w:pPr>
                        <w:jc w:val="center"/>
                        <w:rPr>
                          <w:b/>
                          <w:color w:val="FFFF00"/>
                          <w:sz w:val="50"/>
                          <w:szCs w:val="50"/>
                        </w:rPr>
                      </w:pPr>
                      <w:r w:rsidRPr="00C93A7C">
                        <w:rPr>
                          <w:b/>
                          <w:color w:val="FFFF00"/>
                          <w:sz w:val="50"/>
                          <w:szCs w:val="50"/>
                        </w:rPr>
                        <w:t>Septic Service Overview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F4E43">
        <w:rPr>
          <w:noProof/>
        </w:rPr>
        <mc:AlternateContent>
          <mc:Choice Requires="wps">
            <w:drawing>
              <wp:anchor distT="0" distB="0" distL="114300" distR="114300" simplePos="0" relativeHeight="251658346" behindDoc="0" locked="0" layoutInCell="1" allowOverlap="1" wp14:anchorId="64045D4B" wp14:editId="167BFF42">
                <wp:simplePos x="0" y="0"/>
                <wp:positionH relativeFrom="page">
                  <wp:posOffset>365760</wp:posOffset>
                </wp:positionH>
                <wp:positionV relativeFrom="page">
                  <wp:posOffset>731520</wp:posOffset>
                </wp:positionV>
                <wp:extent cx="2681605" cy="777240"/>
                <wp:effectExtent l="0" t="0" r="0" b="0"/>
                <wp:wrapTight wrapText="bothSides">
                  <wp:wrapPolygon edited="0">
                    <wp:start x="205" y="706"/>
                    <wp:lineTo x="205" y="19765"/>
                    <wp:lineTo x="21073" y="19765"/>
                    <wp:lineTo x="21073" y="706"/>
                    <wp:lineTo x="205" y="706"/>
                  </wp:wrapPolygon>
                </wp:wrapTight>
                <wp:docPr id="27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1605" cy="777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4677730" w14:textId="77777777" w:rsidR="004404AD" w:rsidRDefault="004404AD" w:rsidP="002F4E43">
                            <w:pPr>
                              <w:pStyle w:val="Heading2"/>
                              <w:jc w:val="center"/>
                            </w:pPr>
                            <w:r>
                              <w:t>Your Septic Services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45" type="#_x0000_t202" style="position:absolute;margin-left:28.8pt;margin-top:57.6pt;width:211.15pt;height:61.2pt;z-index:2516583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" filled="f" stroked="f">
                <v:textbox inset=",7.2pt,,7.2pt">
                  <w:txbxContent>
                    <w:p w14:paraId="44677730" w14:textId="77777777" w:rsidR="004404AD" w:rsidRDefault="004404AD" w:rsidP="002F4E43">
                      <w:pPr>
                        <w:pStyle w:val="Heading2"/>
                        <w:jc w:val="center"/>
                      </w:pPr>
                      <w:r>
                        <w:t>Your Septic Services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D40FC2">
        <w:rPr>
          <w:noProof/>
        </w:rPr>
        <mc:AlternateContent>
          <mc:Choice Requires="wps">
            <w:drawing>
              <wp:anchor distT="0" distB="0" distL="114300" distR="114300" simplePos="0" relativeHeight="251658315" behindDoc="0" locked="0" layoutInCell="1" allowOverlap="1" wp14:anchorId="2DFC47DE" wp14:editId="425DCEAA">
                <wp:simplePos x="0" y="0"/>
                <wp:positionH relativeFrom="page">
                  <wp:posOffset>2788920</wp:posOffset>
                </wp:positionH>
                <wp:positionV relativeFrom="page">
                  <wp:posOffset>365760</wp:posOffset>
                </wp:positionV>
                <wp:extent cx="0" cy="2377440"/>
                <wp:effectExtent l="7620" t="10160" r="30480" b="25400"/>
                <wp:wrapNone/>
                <wp:docPr id="22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7744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25165831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19.6pt,28.8pt" to="219.6pt,3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" strokecolor="white [3212]" strokeweight="1pt">
                <v:shadow opacity="22938f" mv:blur="38100f" offset="0,2pt"/>
                <w10:wrap anchorx="page" anchory="page"/>
              </v:line>
            </w:pict>
          </mc:Fallback>
        </mc:AlternateContent>
      </w:r>
      <w:r w:rsidR="006C3FA6" w:rsidRPr="006C3FA6">
        <w:rPr>
          <w:sz w:val="30"/>
          <w:szCs w:val="30"/>
        </w:rPr>
        <w:t xml:space="preserve"> </w:t>
      </w:r>
      <w:r w:rsidR="00783C89">
        <w:br w:type="page"/>
      </w:r>
      <w:r w:rsidR="004404A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0136" behindDoc="0" locked="0" layoutInCell="1" allowOverlap="1" wp14:anchorId="31BB4A74" wp14:editId="75202E95">
                <wp:simplePos x="0" y="0"/>
                <wp:positionH relativeFrom="page">
                  <wp:posOffset>189865</wp:posOffset>
                </wp:positionH>
                <wp:positionV relativeFrom="page">
                  <wp:posOffset>156210</wp:posOffset>
                </wp:positionV>
                <wp:extent cx="2305685" cy="2000885"/>
                <wp:effectExtent l="0" t="0" r="0" b="5715"/>
                <wp:wrapSquare wrapText="bothSides"/>
                <wp:docPr id="91" name="Text Box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5685" cy="2000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B16144" w14:textId="62F08079" w:rsidR="004404AD" w:rsidRPr="001E439A" w:rsidRDefault="004404AD" w:rsidP="00323A1D">
                            <w:pPr>
                              <w:jc w:val="center"/>
                              <w:rPr>
                                <w:b/>
                                <w:color w:val="FFFF00"/>
                                <w:sz w:val="40"/>
                                <w:szCs w:val="40"/>
                              </w:rPr>
                            </w:pPr>
                            <w:r w:rsidRPr="001E439A">
                              <w:rPr>
                                <w:b/>
                                <w:color w:val="FFFF00"/>
                                <w:sz w:val="40"/>
                                <w:szCs w:val="40"/>
                              </w:rPr>
                              <w:t>Discounts</w:t>
                            </w:r>
                            <w:r>
                              <w:rPr>
                                <w:b/>
                                <w:color w:val="FFFF00"/>
                                <w:sz w:val="40"/>
                                <w:szCs w:val="40"/>
                              </w:rPr>
                              <w:t xml:space="preserve"> &amp; Deals</w:t>
                            </w:r>
                          </w:p>
                          <w:p w14:paraId="1FED47EB" w14:textId="77777777" w:rsidR="004404AD" w:rsidRPr="00F3794C" w:rsidRDefault="004404AD" w:rsidP="00323A1D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color w:val="FFFF00"/>
                                <w:sz w:val="30"/>
                                <w:szCs w:val="30"/>
                              </w:rPr>
                            </w:pPr>
                            <w:r w:rsidRPr="00F3794C">
                              <w:rPr>
                                <w:color w:val="FFFF00"/>
                                <w:sz w:val="30"/>
                                <w:szCs w:val="30"/>
                              </w:rPr>
                              <w:t>Military</w:t>
                            </w:r>
                          </w:p>
                          <w:p w14:paraId="6CECD085" w14:textId="77777777" w:rsidR="004404AD" w:rsidRPr="00F3794C" w:rsidRDefault="004404AD" w:rsidP="00323A1D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color w:val="FFFF00"/>
                                <w:sz w:val="30"/>
                                <w:szCs w:val="30"/>
                              </w:rPr>
                            </w:pPr>
                            <w:r w:rsidRPr="00F3794C">
                              <w:rPr>
                                <w:color w:val="FFFF00"/>
                                <w:sz w:val="30"/>
                                <w:szCs w:val="30"/>
                              </w:rPr>
                              <w:t>Senior</w:t>
                            </w:r>
                          </w:p>
                          <w:p w14:paraId="54086977" w14:textId="77777777" w:rsidR="004404AD" w:rsidRPr="00F3794C" w:rsidRDefault="004404AD" w:rsidP="00323A1D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color w:val="FFFF00"/>
                                <w:sz w:val="30"/>
                                <w:szCs w:val="30"/>
                              </w:rPr>
                            </w:pPr>
                            <w:r w:rsidRPr="00F3794C">
                              <w:rPr>
                                <w:color w:val="FFFF00"/>
                                <w:sz w:val="30"/>
                                <w:szCs w:val="30"/>
                              </w:rPr>
                              <w:t>Seasonal Discounts</w:t>
                            </w:r>
                          </w:p>
                          <w:p w14:paraId="61C2CA7A" w14:textId="77777777" w:rsidR="004404AD" w:rsidRPr="00F3794C" w:rsidRDefault="004404AD" w:rsidP="00DA0653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color w:val="FFFF00"/>
                                <w:sz w:val="30"/>
                                <w:szCs w:val="30"/>
                              </w:rPr>
                            </w:pPr>
                            <w:r w:rsidRPr="00F3794C">
                              <w:rPr>
                                <w:color w:val="FFFF00"/>
                                <w:sz w:val="30"/>
                                <w:szCs w:val="30"/>
                              </w:rPr>
                              <w:t>Clergy</w:t>
                            </w:r>
                          </w:p>
                          <w:p w14:paraId="08DE98C5" w14:textId="1FF23247" w:rsidR="004404AD" w:rsidRPr="00F3794C" w:rsidRDefault="004404AD" w:rsidP="00DA0653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color w:val="FFFF00"/>
                                <w:sz w:val="30"/>
                                <w:szCs w:val="30"/>
                              </w:rPr>
                            </w:pPr>
                            <w:r w:rsidRPr="00F3794C">
                              <w:rPr>
                                <w:color w:val="FF0000"/>
                                <w:sz w:val="30"/>
                                <w:szCs w:val="30"/>
                              </w:rPr>
                              <w:t>HUGE</w:t>
                            </w:r>
                            <w:r w:rsidRPr="00F3794C">
                              <w:rPr>
                                <w:color w:val="FFFF00"/>
                                <w:sz w:val="30"/>
                                <w:szCs w:val="30"/>
                              </w:rPr>
                              <w:t xml:space="preserve"> Referral Bonus</w:t>
                            </w:r>
                            <w:r>
                              <w:rPr>
                                <w:color w:val="FFFF00"/>
                                <w:sz w:val="30"/>
                                <w:szCs w:val="3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1" o:spid="_x0000_s1046" type="#_x0000_t202" style="position:absolute;margin-left:14.95pt;margin-top:12.3pt;width:181.55pt;height:157.55pt;z-index:251690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" filled="f" stroked="f">
                <v:textbox>
                  <w:txbxContent>
                    <w:p w14:paraId="30B16144" w14:textId="62F08079" w:rsidR="004404AD" w:rsidRPr="001E439A" w:rsidRDefault="004404AD" w:rsidP="00323A1D">
                      <w:pPr>
                        <w:jc w:val="center"/>
                        <w:rPr>
                          <w:b/>
                          <w:color w:val="FFFF00"/>
                          <w:sz w:val="40"/>
                          <w:szCs w:val="40"/>
                        </w:rPr>
                      </w:pPr>
                      <w:r w:rsidRPr="001E439A">
                        <w:rPr>
                          <w:b/>
                          <w:color w:val="FFFF00"/>
                          <w:sz w:val="40"/>
                          <w:szCs w:val="40"/>
                        </w:rPr>
                        <w:t>Discounts</w:t>
                      </w:r>
                      <w:r>
                        <w:rPr>
                          <w:b/>
                          <w:color w:val="FFFF00"/>
                          <w:sz w:val="40"/>
                          <w:szCs w:val="40"/>
                        </w:rPr>
                        <w:t xml:space="preserve"> &amp; Deals</w:t>
                      </w:r>
                    </w:p>
                    <w:p w14:paraId="1FED47EB" w14:textId="77777777" w:rsidR="004404AD" w:rsidRPr="00F3794C" w:rsidRDefault="004404AD" w:rsidP="00323A1D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color w:val="FFFF00"/>
                          <w:sz w:val="30"/>
                          <w:szCs w:val="30"/>
                        </w:rPr>
                      </w:pPr>
                      <w:r w:rsidRPr="00F3794C">
                        <w:rPr>
                          <w:color w:val="FFFF00"/>
                          <w:sz w:val="30"/>
                          <w:szCs w:val="30"/>
                        </w:rPr>
                        <w:t>Military</w:t>
                      </w:r>
                    </w:p>
                    <w:p w14:paraId="6CECD085" w14:textId="77777777" w:rsidR="004404AD" w:rsidRPr="00F3794C" w:rsidRDefault="004404AD" w:rsidP="00323A1D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color w:val="FFFF00"/>
                          <w:sz w:val="30"/>
                          <w:szCs w:val="30"/>
                        </w:rPr>
                      </w:pPr>
                      <w:r w:rsidRPr="00F3794C">
                        <w:rPr>
                          <w:color w:val="FFFF00"/>
                          <w:sz w:val="30"/>
                          <w:szCs w:val="30"/>
                        </w:rPr>
                        <w:t>Senior</w:t>
                      </w:r>
                    </w:p>
                    <w:p w14:paraId="54086977" w14:textId="77777777" w:rsidR="004404AD" w:rsidRPr="00F3794C" w:rsidRDefault="004404AD" w:rsidP="00323A1D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color w:val="FFFF00"/>
                          <w:sz w:val="30"/>
                          <w:szCs w:val="30"/>
                        </w:rPr>
                      </w:pPr>
                      <w:r w:rsidRPr="00F3794C">
                        <w:rPr>
                          <w:color w:val="FFFF00"/>
                          <w:sz w:val="30"/>
                          <w:szCs w:val="30"/>
                        </w:rPr>
                        <w:t>Seasonal Discounts</w:t>
                      </w:r>
                    </w:p>
                    <w:p w14:paraId="61C2CA7A" w14:textId="77777777" w:rsidR="004404AD" w:rsidRPr="00F3794C" w:rsidRDefault="004404AD" w:rsidP="00DA0653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color w:val="FFFF00"/>
                          <w:sz w:val="30"/>
                          <w:szCs w:val="30"/>
                        </w:rPr>
                      </w:pPr>
                      <w:r w:rsidRPr="00F3794C">
                        <w:rPr>
                          <w:color w:val="FFFF00"/>
                          <w:sz w:val="30"/>
                          <w:szCs w:val="30"/>
                        </w:rPr>
                        <w:t>Clergy</w:t>
                      </w:r>
                    </w:p>
                    <w:p w14:paraId="08DE98C5" w14:textId="1FF23247" w:rsidR="004404AD" w:rsidRPr="00F3794C" w:rsidRDefault="004404AD" w:rsidP="00DA0653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color w:val="FFFF00"/>
                          <w:sz w:val="30"/>
                          <w:szCs w:val="30"/>
                        </w:rPr>
                      </w:pPr>
                      <w:r w:rsidRPr="00F3794C">
                        <w:rPr>
                          <w:color w:val="FF0000"/>
                          <w:sz w:val="30"/>
                          <w:szCs w:val="30"/>
                        </w:rPr>
                        <w:t>HUGE</w:t>
                      </w:r>
                      <w:r w:rsidRPr="00F3794C">
                        <w:rPr>
                          <w:color w:val="FFFF00"/>
                          <w:sz w:val="30"/>
                          <w:szCs w:val="30"/>
                        </w:rPr>
                        <w:t xml:space="preserve"> Referral Bonus</w:t>
                      </w:r>
                      <w:r>
                        <w:rPr>
                          <w:color w:val="FFFF00"/>
                          <w:sz w:val="30"/>
                          <w:szCs w:val="30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1" relativeHeight="251665560" behindDoc="0" locked="0" layoutInCell="1" allowOverlap="1" wp14:anchorId="7EF7F685" wp14:editId="5D256782">
                <wp:simplePos x="6742430" y="998220"/>
                <wp:positionH relativeFrom="page">
                  <wp:posOffset>6742430</wp:posOffset>
                </wp:positionH>
                <wp:positionV relativeFrom="page">
                  <wp:posOffset>998220</wp:posOffset>
                </wp:positionV>
                <wp:extent cx="3213735" cy="6594382"/>
                <wp:effectExtent l="0" t="0" r="0" b="10160"/>
                <wp:wrapThrough wrapText="bothSides">
                  <wp:wrapPolygon edited="0">
                    <wp:start x="171" y="0"/>
                    <wp:lineTo x="171" y="21550"/>
                    <wp:lineTo x="21169" y="21550"/>
                    <wp:lineTo x="21169" y="0"/>
                    <wp:lineTo x="171" y="0"/>
                  </wp:wrapPolygon>
                </wp:wrapThrough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3735" cy="6594382"/>
                          <a:chOff x="0" y="0"/>
                          <a:chExt cx="3213735" cy="6594382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55" name="Text Box 55"/>
                        <wps:cNvSpPr txBox="1"/>
                        <wps:spPr>
                          <a:xfrm>
                            <a:off x="0" y="0"/>
                            <a:ext cx="3213735" cy="6594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 Box 20"/>
                        <wps:cNvSpPr txBox="1"/>
                        <wps:spPr>
                          <a:xfrm>
                            <a:off x="91440" y="45720"/>
                            <a:ext cx="3030855" cy="18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13">
                          <w:txbxContent>
                            <w:p w14:paraId="7077F97D" w14:textId="7C72D1C2" w:rsidR="004404AD" w:rsidRDefault="004404AD" w:rsidP="00735E48">
                              <w:pPr>
                                <w:jc w:val="center"/>
                                <w:rPr>
                                  <w:rFonts w:ascii="Helvetica Neue" w:hAnsi="Helvetica Neue"/>
                                  <w:b/>
                                </w:rPr>
                              </w:pPr>
                              <w:r w:rsidRPr="0071534C">
                                <w:rPr>
                                  <w:rFonts w:ascii="Helvetica Neue" w:hAnsi="Helvetica Neue"/>
                                  <w:b/>
                                </w:rPr>
                                <w:t>SERVICE GARUNTEED OR YOUR WASTE BACK!</w:t>
                              </w:r>
                            </w:p>
                            <w:p w14:paraId="5AEC7A5E" w14:textId="64540EBF" w:rsidR="00A05599" w:rsidRPr="0071534C" w:rsidRDefault="00A05599" w:rsidP="00735E48">
                              <w:pPr>
                                <w:jc w:val="center"/>
                                <w:rPr>
                                  <w:rFonts w:ascii="Helvetica Neue" w:hAnsi="Helvetica Neue"/>
                                  <w:b/>
                                </w:rPr>
                              </w:pPr>
                              <w:r>
                                <w:rPr>
                                  <w:rFonts w:ascii="Helvetica Neue" w:hAnsi="Helvetica Neue"/>
                                  <w:b/>
                                </w:rPr>
                                <w:t xml:space="preserve">Pump &amp; clean services </w:t>
                              </w:r>
                              <w:r w:rsidRPr="00A05599">
                                <w:rPr>
                                  <w:rFonts w:ascii="Helvetica Neue" w:hAnsi="Helvetica Neue"/>
                                  <w:b/>
                                  <w:highlight w:val="yellow"/>
                                </w:rPr>
                                <w:t>starting at $350 for conventional and $450 for aerobic systems!</w:t>
                              </w:r>
                            </w:p>
                            <w:p w14:paraId="0CF81710" w14:textId="6907EF66" w:rsidR="004404AD" w:rsidRPr="00A01411" w:rsidRDefault="004404AD" w:rsidP="00735E48">
                              <w:pPr>
                                <w:jc w:val="center"/>
                                <w:rPr>
                                  <w:rFonts w:ascii="Helvetica Neue" w:hAnsi="Helvetica Neue"/>
                                </w:rPr>
                              </w:pPr>
                              <w:r w:rsidRPr="00A01411">
                                <w:rPr>
                                  <w:rFonts w:ascii="Helvetica Neue" w:hAnsi="Helvetica Neue"/>
                                </w:rPr>
                                <w:t>We take pride in our work and are dedicated to offering the highest-quality septic pumping services available.</w:t>
                              </w:r>
                            </w:p>
                            <w:p w14:paraId="24997377" w14:textId="28A26769" w:rsidR="004404AD" w:rsidRPr="004404AD" w:rsidRDefault="004404AD" w:rsidP="004404AD">
                              <w:pPr>
                                <w:jc w:val="center"/>
                                <w:rPr>
                                  <w:rFonts w:ascii="Helvetica Neue" w:hAnsi="Helvetica Neue"/>
                                  <w:b/>
                                  <w:u w:val="single"/>
                                </w:rPr>
                              </w:pPr>
                              <w:r w:rsidRPr="00A01411">
                                <w:rPr>
                                  <w:rFonts w:ascii="Helvetica Neue" w:hAnsi="Helvetica Neue"/>
                                </w:rPr>
                                <w:t>From cesspools and septic tanks to sewage pits and beyond, you can depend on our experienced technic</w:t>
                              </w:r>
                              <w:r>
                                <w:rPr>
                                  <w:rFonts w:ascii="Helvetica Neue" w:hAnsi="Helvetica Neue"/>
                                </w:rPr>
                                <w:t xml:space="preserve">ians to get the job done right. </w:t>
                              </w:r>
                              <w:r w:rsidRPr="00A01411">
                                <w:rPr>
                                  <w:rFonts w:ascii="Helvetica Neue" w:hAnsi="Helvetica Neue"/>
                                </w:rPr>
                                <w:t>Sit back and relax while we take care of the dirty work.</w:t>
                              </w:r>
                              <w:r>
                                <w:rPr>
                                  <w:rFonts w:ascii="Helvetica Neue" w:hAnsi="Helvetica Neue"/>
                                </w:rPr>
                                <w:br/>
                              </w:r>
                              <w:r w:rsidRPr="00740646">
                                <w:rPr>
                                  <w:rFonts w:ascii="Helvetica Neue" w:hAnsi="Helvetica Neue"/>
                                  <w:b/>
                                  <w:sz w:val="30"/>
                                  <w:szCs w:val="30"/>
                                  <w:u w:val="single"/>
                                </w:rPr>
                                <w:t>Other Services</w:t>
                              </w:r>
                            </w:p>
                            <w:p w14:paraId="2DEF6DFB" w14:textId="77777777" w:rsidR="004404AD" w:rsidRPr="00476825" w:rsidRDefault="004404AD" w:rsidP="004E6E45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476825"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>Electronic tank location services</w:t>
                              </w:r>
                            </w:p>
                            <w:p w14:paraId="555AF02D" w14:textId="77777777" w:rsidR="004404AD" w:rsidRPr="00476825" w:rsidRDefault="004404AD" w:rsidP="004E6E45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476825"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>Camera Snaking</w:t>
                              </w:r>
                            </w:p>
                            <w:p w14:paraId="1CBCDED1" w14:textId="77777777" w:rsidR="004404AD" w:rsidRPr="00476825" w:rsidRDefault="004404AD" w:rsidP="004E6E45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476825"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>Emergency Septic Repairs</w:t>
                              </w:r>
                            </w:p>
                            <w:p w14:paraId="14BCC40E" w14:textId="77777777" w:rsidR="004404AD" w:rsidRDefault="004404AD" w:rsidP="004E6E45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476825"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>Real Estate Septic Inspections</w:t>
                              </w:r>
                            </w:p>
                            <w:p w14:paraId="6E3B7848" w14:textId="6B71E808" w:rsidR="004404AD" w:rsidRPr="00740646" w:rsidRDefault="004404AD" w:rsidP="00740646">
                              <w:pPr>
                                <w:jc w:val="center"/>
                                <w:rPr>
                                  <w:rFonts w:ascii="Helvetica Neue" w:hAnsi="Helvetica Neue"/>
                                  <w:b/>
                                  <w:sz w:val="38"/>
                                  <w:szCs w:val="38"/>
                                </w:rPr>
                              </w:pPr>
                              <w:r w:rsidRPr="00740646">
                                <w:rPr>
                                  <w:rFonts w:ascii="Helvetica Neue" w:hAnsi="Helvetica Neue"/>
                                  <w:b/>
                                  <w:sz w:val="38"/>
                                  <w:szCs w:val="38"/>
                                </w:rPr>
                                <w:t>Septic Maintenance Recommendations</w:t>
                              </w:r>
                            </w:p>
                            <w:p w14:paraId="040CAB30" w14:textId="1723EB5A" w:rsidR="004404AD" w:rsidRDefault="004404AD" w:rsidP="00F3794C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>Keep coffee grounds from going down the drain</w:t>
                              </w:r>
                            </w:p>
                            <w:p w14:paraId="71C092A9" w14:textId="7ED9E881" w:rsidR="004404AD" w:rsidRDefault="004404AD" w:rsidP="00F3794C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>Refrain from flushing down any petroleum based or feminine hygiene products</w:t>
                              </w:r>
                            </w:p>
                            <w:p w14:paraId="6E9B402F" w14:textId="458463FD" w:rsidR="004404AD" w:rsidRDefault="004404AD" w:rsidP="00F3794C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>Practice water conservation</w:t>
                              </w:r>
                            </w:p>
                            <w:p w14:paraId="77C6CD30" w14:textId="57DE74BE" w:rsidR="004404AD" w:rsidRDefault="004404AD" w:rsidP="00F3794C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 xml:space="preserve">No diapers, grease, motor oil, paper towels, wipes, paint, or cigarettes should ever be flushed down the drains. </w:t>
                              </w:r>
                            </w:p>
                            <w:p w14:paraId="372D2B8C" w14:textId="77777777" w:rsidR="00A05599" w:rsidRDefault="00A05599" w:rsidP="00A05599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 xml:space="preserve">Don’t use chemical maintenance </w:t>
                              </w:r>
                              <w:proofErr w:type="gramStart"/>
                              <w: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>packets,</w:t>
                              </w:r>
                              <w:proofErr w:type="gramEnd"/>
                              <w: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 xml:space="preserve"> order our </w:t>
                              </w:r>
                              <w:r w:rsidRPr="004F4580">
                                <w:rPr>
                                  <w:rFonts w:ascii="Helvetica Neue" w:hAnsi="Helvetica Neue"/>
                                  <w:b/>
                                  <w:color w:val="008000"/>
                                  <w:sz w:val="26"/>
                                  <w:szCs w:val="26"/>
                                  <w:highlight w:val="black"/>
                                </w:rPr>
                                <w:t>all natural</w:t>
                              </w:r>
                              <w:r w:rsidRPr="001E439A">
                                <w:rPr>
                                  <w:rFonts w:ascii="Helvetica Neue" w:hAnsi="Helvetica Neue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 xml:space="preserve">septic packets to keep the all your bacteria happy! </w:t>
                              </w:r>
                              <w:r w:rsidRPr="004404AD"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  <w:highlight w:val="yellow"/>
                                </w:rPr>
                                <w:t>(</w:t>
                              </w:r>
                              <w:proofErr w:type="gramStart"/>
                              <w:r w:rsidRPr="004404AD"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  <w:highlight w:val="yellow"/>
                                </w:rPr>
                                <w:t>insert</w:t>
                              </w:r>
                              <w:proofErr w:type="gramEnd"/>
                              <w:r w:rsidRPr="004404AD"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  <w:highlight w:val="yellow"/>
                                </w:rPr>
                                <w:t xml:space="preserve"> </w:t>
                              </w:r>
                              <w:r w:rsidRPr="00A05599"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  <w:highlight w:val="yellow"/>
                                </w:rPr>
                                <w:t>photograph) $55 for 1 box and $99 for 2 boxes + shipping</w:t>
                              </w:r>
                              <w: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02FCCC10" w14:textId="77777777" w:rsidR="00A05599" w:rsidRPr="00F3794C" w:rsidRDefault="00A05599" w:rsidP="00F3794C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Helvetica Neue" w:hAnsi="Helvetica Neue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28BA158B" w14:textId="77777777" w:rsidR="004404AD" w:rsidRPr="00323A1D" w:rsidRDefault="004404AD" w:rsidP="00323A1D">
                              <w:pPr>
                                <w:rPr>
                                  <w:rFonts w:ascii="Helvetica Neue" w:hAnsi="Helvetica Neue"/>
                                </w:rPr>
                              </w:pPr>
                            </w:p>
                            <w:p w14:paraId="05D941C7" w14:textId="77777777" w:rsidR="004404AD" w:rsidRDefault="004404AD"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Text Box 21"/>
                        <wps:cNvSpPr txBox="1"/>
                        <wps:spPr>
                          <a:xfrm>
                            <a:off x="91440" y="231775"/>
                            <a:ext cx="303085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91440" y="544830"/>
                            <a:ext cx="303085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Text Box 28"/>
                        <wps:cNvSpPr txBox="1"/>
                        <wps:spPr>
                          <a:xfrm>
                            <a:off x="91440" y="1229995"/>
                            <a:ext cx="3030855" cy="67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 Box 31"/>
                        <wps:cNvSpPr txBox="1"/>
                        <wps:spPr>
                          <a:xfrm>
                            <a:off x="91440" y="1902460"/>
                            <a:ext cx="3030855" cy="12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32"/>
                        <wps:cNvSpPr txBox="1"/>
                        <wps:spPr>
                          <a:xfrm>
                            <a:off x="91440" y="3171190"/>
                            <a:ext cx="3030855" cy="15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5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 Box 33"/>
                        <wps:cNvSpPr txBox="1"/>
                        <wps:spPr>
                          <a:xfrm>
                            <a:off x="91440" y="3326765"/>
                            <a:ext cx="3030855" cy="15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6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 Box 34"/>
                        <wps:cNvSpPr txBox="1"/>
                        <wps:spPr>
                          <a:xfrm>
                            <a:off x="91440" y="3481705"/>
                            <a:ext cx="3030855" cy="15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7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 Box 35"/>
                        <wps:cNvSpPr txBox="1"/>
                        <wps:spPr>
                          <a:xfrm>
                            <a:off x="91440" y="3636645"/>
                            <a:ext cx="3030855" cy="283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8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36"/>
                        <wps:cNvSpPr txBox="1"/>
                        <wps:spPr>
                          <a:xfrm>
                            <a:off x="91440" y="3919220"/>
                            <a:ext cx="3030855" cy="71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9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Text Box 37"/>
                        <wps:cNvSpPr txBox="1"/>
                        <wps:spPr>
                          <a:xfrm>
                            <a:off x="91440" y="4635500"/>
                            <a:ext cx="3030855" cy="3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10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91440" y="4946015"/>
                            <a:ext cx="3030855" cy="31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1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 Box 39"/>
                        <wps:cNvSpPr txBox="1"/>
                        <wps:spPr>
                          <a:xfrm>
                            <a:off x="91440" y="5255895"/>
                            <a:ext cx="3030855" cy="15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1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 Box 40"/>
                        <wps:cNvSpPr txBox="1"/>
                        <wps:spPr>
                          <a:xfrm>
                            <a:off x="91440" y="5411470"/>
                            <a:ext cx="303085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1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 Box 41"/>
                        <wps:cNvSpPr txBox="1"/>
                        <wps:spPr>
                          <a:xfrm>
                            <a:off x="91440" y="5876925"/>
                            <a:ext cx="3030855" cy="51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3" seq="1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4" o:spid="_x0000_s1047" style="position:absolute;margin-left:530.9pt;margin-top:78.6pt;width:253.05pt;height:519.25pt;z-index:251665560;mso-position-horizontal-relative:page;mso-position-vertical-relative:page" coordsize="3213735,659438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" mv:complextextbox="1">
                <v:shape id="Text Box 55" o:spid="_x0000_s1048" type="#_x0000_t202" style="position:absolute;width:3213735;height:6594382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cI9onwwAA&#10;ANsAAAAPAAAAZHJzL2Rvd25yZXYueG1sRI9Pi8IwFMTvC36H8ARvmirolmoUld1lDy7+PXh8NM+2&#10;2LyUJtr67Y0g7HGYmd8ws0VrSnGn2hWWFQwHEQji1OqCMwWn43c/BuE8ssbSMil4kIPFvPMxw0Tb&#10;hvd0P/hMBAi7BBXk3leJlC7NyaAb2Io4eBdbG/RB1pnUNTYBbko5iqKJNFhwWMixonVO6fVwMwpo&#10;05rjX/z55bery090jnfNRmdK9brtcgrCU+v/w+/2r1YwHsPrS/gBcv4E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cI9onwwAAANsAAAAPAAAAAAAAAAAAAAAAAJcCAABkcnMvZG93&#10;bnJldi54bWxQSwUGAAAAAAQABAD1AAAAhwMAAAAA&#10;" mv:complextextbox="1" filled="f" stroked="f"/>
                <v:shape id="Text Box 20" o:spid="_x0000_s1049" type="#_x0000_t202" style="position:absolute;left:91440;top:45720;width:3030855;height:1873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VWgKwAAA&#10;ANsAAAAPAAAAZHJzL2Rvd25yZXYueG1sRE9Ni8IwEL0L+x/CCN5sqgfRrlFkWWFBEGs97HG2Gdtg&#10;M6lNVuu/NwfB4+N9L9e9bcSNOm8cK5gkKQji0mnDlYJTsR3PQfiArLFxTAoe5GG9+hgsMdPuzjnd&#10;jqESMYR9hgrqENpMSl/WZNEnriWO3Nl1FkOEXSV1h/cYbhs5TdOZtGg4NtTY0ldN5eX4bxVsfjn/&#10;Ntf93yE/56YoFinvZhelRsN+8wkiUB/e4pf7RyuYxvXxS/wBcvUE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bVWgKwAAAANsAAAAPAAAAAAAAAAAAAAAAAJcCAABkcnMvZG93bnJl&#10;di54bWxQSwUGAAAAAAQABAD1AAAAhAMAAAAA&#10;" filled="f" stroked="f">
                  <v:textbox style="mso-next-textbox:#Text Box 21" inset="0,0,0,0">
                    <w:txbxContent>
                      <w:p w14:paraId="7077F97D" w14:textId="7C72D1C2" w:rsidR="004404AD" w:rsidRDefault="004404AD" w:rsidP="00735E48">
                        <w:pPr>
                          <w:jc w:val="center"/>
                          <w:rPr>
                            <w:rFonts w:ascii="Helvetica Neue" w:hAnsi="Helvetica Neue"/>
                            <w:b/>
                          </w:rPr>
                        </w:pPr>
                        <w:r w:rsidRPr="0071534C">
                          <w:rPr>
                            <w:rFonts w:ascii="Helvetica Neue" w:hAnsi="Helvetica Neue"/>
                            <w:b/>
                          </w:rPr>
                          <w:t>SERVICE GARUNTEED OR YOUR WASTE BACK!</w:t>
                        </w:r>
                      </w:p>
                      <w:p w14:paraId="5AEC7A5E" w14:textId="64540EBF" w:rsidR="00A05599" w:rsidRPr="0071534C" w:rsidRDefault="00A05599" w:rsidP="00735E48">
                        <w:pPr>
                          <w:jc w:val="center"/>
                          <w:rPr>
                            <w:rFonts w:ascii="Helvetica Neue" w:hAnsi="Helvetica Neue"/>
                            <w:b/>
                          </w:rPr>
                        </w:pPr>
                        <w:r>
                          <w:rPr>
                            <w:rFonts w:ascii="Helvetica Neue" w:hAnsi="Helvetica Neue"/>
                            <w:b/>
                          </w:rPr>
                          <w:t xml:space="preserve">Pump &amp; clean services </w:t>
                        </w:r>
                        <w:r w:rsidRPr="00A05599">
                          <w:rPr>
                            <w:rFonts w:ascii="Helvetica Neue" w:hAnsi="Helvetica Neue"/>
                            <w:b/>
                            <w:highlight w:val="yellow"/>
                          </w:rPr>
                          <w:t>starting at $350 for conventional and $450 for aerobic systems!</w:t>
                        </w:r>
                      </w:p>
                      <w:p w14:paraId="0CF81710" w14:textId="6907EF66" w:rsidR="004404AD" w:rsidRPr="00A01411" w:rsidRDefault="004404AD" w:rsidP="00735E48">
                        <w:pPr>
                          <w:jc w:val="center"/>
                          <w:rPr>
                            <w:rFonts w:ascii="Helvetica Neue" w:hAnsi="Helvetica Neue"/>
                          </w:rPr>
                        </w:pPr>
                        <w:r w:rsidRPr="00A01411">
                          <w:rPr>
                            <w:rFonts w:ascii="Helvetica Neue" w:hAnsi="Helvetica Neue"/>
                          </w:rPr>
                          <w:t>We take pride in our work and are dedicated to offering the highest-quality septic pumping services available.</w:t>
                        </w:r>
                      </w:p>
                      <w:p w14:paraId="24997377" w14:textId="28A26769" w:rsidR="004404AD" w:rsidRPr="004404AD" w:rsidRDefault="004404AD" w:rsidP="004404AD">
                        <w:pPr>
                          <w:jc w:val="center"/>
                          <w:rPr>
                            <w:rFonts w:ascii="Helvetica Neue" w:hAnsi="Helvetica Neue"/>
                            <w:b/>
                            <w:u w:val="single"/>
                          </w:rPr>
                        </w:pPr>
                        <w:r w:rsidRPr="00A01411">
                          <w:rPr>
                            <w:rFonts w:ascii="Helvetica Neue" w:hAnsi="Helvetica Neue"/>
                          </w:rPr>
                          <w:t>From cesspools and septic tanks to sewage pits and beyond, you can depend on our experienced technic</w:t>
                        </w:r>
                        <w:r>
                          <w:rPr>
                            <w:rFonts w:ascii="Helvetica Neue" w:hAnsi="Helvetica Neue"/>
                          </w:rPr>
                          <w:t xml:space="preserve">ians to get the job done right. </w:t>
                        </w:r>
                        <w:r w:rsidRPr="00A01411">
                          <w:rPr>
                            <w:rFonts w:ascii="Helvetica Neue" w:hAnsi="Helvetica Neue"/>
                          </w:rPr>
                          <w:t>Sit back and relax while we take care of the dirty work.</w:t>
                        </w:r>
                        <w:r>
                          <w:rPr>
                            <w:rFonts w:ascii="Helvetica Neue" w:hAnsi="Helvetica Neue"/>
                          </w:rPr>
                          <w:br/>
                        </w:r>
                        <w:r w:rsidRPr="00740646">
                          <w:rPr>
                            <w:rFonts w:ascii="Helvetica Neue" w:hAnsi="Helvetica Neue"/>
                            <w:b/>
                            <w:sz w:val="30"/>
                            <w:szCs w:val="30"/>
                            <w:u w:val="single"/>
                          </w:rPr>
                          <w:t>Other Services</w:t>
                        </w:r>
                      </w:p>
                      <w:p w14:paraId="2DEF6DFB" w14:textId="77777777" w:rsidR="004404AD" w:rsidRPr="00476825" w:rsidRDefault="004404AD" w:rsidP="004E6E45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  <w:r w:rsidRPr="00476825"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>Electronic tank location services</w:t>
                        </w:r>
                      </w:p>
                      <w:p w14:paraId="555AF02D" w14:textId="77777777" w:rsidR="004404AD" w:rsidRPr="00476825" w:rsidRDefault="004404AD" w:rsidP="004E6E45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  <w:r w:rsidRPr="00476825"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>Camera Snaking</w:t>
                        </w:r>
                      </w:p>
                      <w:p w14:paraId="1CBCDED1" w14:textId="77777777" w:rsidR="004404AD" w:rsidRPr="00476825" w:rsidRDefault="004404AD" w:rsidP="004E6E45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  <w:r w:rsidRPr="00476825"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>Emergency Septic Repairs</w:t>
                        </w:r>
                      </w:p>
                      <w:p w14:paraId="14BCC40E" w14:textId="77777777" w:rsidR="004404AD" w:rsidRDefault="004404AD" w:rsidP="004E6E45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  <w:r w:rsidRPr="00476825"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>Real Estate Septic Inspections</w:t>
                        </w:r>
                      </w:p>
                      <w:p w14:paraId="6E3B7848" w14:textId="6B71E808" w:rsidR="004404AD" w:rsidRPr="00740646" w:rsidRDefault="004404AD" w:rsidP="00740646">
                        <w:pPr>
                          <w:jc w:val="center"/>
                          <w:rPr>
                            <w:rFonts w:ascii="Helvetica Neue" w:hAnsi="Helvetica Neue"/>
                            <w:b/>
                            <w:sz w:val="38"/>
                            <w:szCs w:val="38"/>
                          </w:rPr>
                        </w:pPr>
                        <w:r w:rsidRPr="00740646">
                          <w:rPr>
                            <w:rFonts w:ascii="Helvetica Neue" w:hAnsi="Helvetica Neue"/>
                            <w:b/>
                            <w:sz w:val="38"/>
                            <w:szCs w:val="38"/>
                          </w:rPr>
                          <w:t>Septic Maintenance Recommendations</w:t>
                        </w:r>
                      </w:p>
                      <w:p w14:paraId="040CAB30" w14:textId="1723EB5A" w:rsidR="004404AD" w:rsidRDefault="004404AD" w:rsidP="00F3794C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>Keep coffee grounds from going down the drain</w:t>
                        </w:r>
                      </w:p>
                      <w:p w14:paraId="71C092A9" w14:textId="7ED9E881" w:rsidR="004404AD" w:rsidRDefault="004404AD" w:rsidP="00F3794C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>Refrain from flushing down any petroleum based or feminine hygiene products</w:t>
                        </w:r>
                      </w:p>
                      <w:p w14:paraId="6E9B402F" w14:textId="458463FD" w:rsidR="004404AD" w:rsidRDefault="004404AD" w:rsidP="00F3794C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>Practice water conservation</w:t>
                        </w:r>
                      </w:p>
                      <w:p w14:paraId="77C6CD30" w14:textId="57DE74BE" w:rsidR="004404AD" w:rsidRDefault="004404AD" w:rsidP="00F3794C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 xml:space="preserve">No diapers, grease, motor oil, paper towels, wipes, paint, or cigarettes should ever be flushed down the drains. </w:t>
                        </w:r>
                      </w:p>
                      <w:p w14:paraId="372D2B8C" w14:textId="77777777" w:rsidR="00A05599" w:rsidRDefault="00A05599" w:rsidP="00A05599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 xml:space="preserve">Don’t use chemical maintenance </w:t>
                        </w:r>
                        <w:proofErr w:type="gramStart"/>
                        <w: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>packets,</w:t>
                        </w:r>
                        <w:proofErr w:type="gramEnd"/>
                        <w: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 xml:space="preserve"> order our </w:t>
                        </w:r>
                        <w:r w:rsidRPr="004F4580">
                          <w:rPr>
                            <w:rFonts w:ascii="Helvetica Neue" w:hAnsi="Helvetica Neue"/>
                            <w:b/>
                            <w:color w:val="008000"/>
                            <w:sz w:val="26"/>
                            <w:szCs w:val="26"/>
                            <w:highlight w:val="black"/>
                          </w:rPr>
                          <w:t>all natural</w:t>
                        </w:r>
                        <w:r w:rsidRPr="001E439A">
                          <w:rPr>
                            <w:rFonts w:ascii="Helvetica Neue" w:hAnsi="Helvetica Neue"/>
                            <w:b/>
                          </w:rPr>
                          <w:t xml:space="preserve"> </w:t>
                        </w:r>
                        <w: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 xml:space="preserve">septic packets to keep the all your bacteria happy! </w:t>
                        </w:r>
                        <w:r w:rsidRPr="004404AD"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  <w:highlight w:val="yellow"/>
                          </w:rPr>
                          <w:t>(</w:t>
                        </w:r>
                        <w:proofErr w:type="gramStart"/>
                        <w:r w:rsidRPr="004404AD"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  <w:highlight w:val="yellow"/>
                          </w:rPr>
                          <w:t>insert</w:t>
                        </w:r>
                        <w:proofErr w:type="gramEnd"/>
                        <w:r w:rsidRPr="004404AD"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  <w:highlight w:val="yellow"/>
                          </w:rPr>
                          <w:t xml:space="preserve"> </w:t>
                        </w:r>
                        <w:r w:rsidRPr="00A05599"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  <w:highlight w:val="yellow"/>
                          </w:rPr>
                          <w:t>photograph) $55 for 1 box and $99 for 2 boxes + shipping</w:t>
                        </w:r>
                        <w: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02FCCC10" w14:textId="77777777" w:rsidR="00A05599" w:rsidRPr="00F3794C" w:rsidRDefault="00A05599" w:rsidP="00F3794C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rPr>
                            <w:rFonts w:ascii="Helvetica Neue" w:hAnsi="Helvetica Neue"/>
                            <w:b/>
                            <w:sz w:val="20"/>
                            <w:szCs w:val="20"/>
                          </w:rPr>
                        </w:pPr>
                      </w:p>
                      <w:p w14:paraId="28BA158B" w14:textId="77777777" w:rsidR="004404AD" w:rsidRPr="00323A1D" w:rsidRDefault="004404AD" w:rsidP="00323A1D">
                        <w:pPr>
                          <w:rPr>
                            <w:rFonts w:ascii="Helvetica Neue" w:hAnsi="Helvetica Neue"/>
                          </w:rPr>
                        </w:pPr>
                      </w:p>
                      <w:p w14:paraId="05D941C7" w14:textId="77777777" w:rsidR="004404AD" w:rsidRDefault="004404AD"/>
                    </w:txbxContent>
                  </v:textbox>
                </v:shape>
                <v:shape id="Text Box 21" o:spid="_x0000_s1050" type="#_x0000_t202" style="position:absolute;left:91440;top:231775;width:3030855;height:3143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0Gc2RxQAA&#10;ANsAAAAPAAAAZHJzL2Rvd25yZXYueG1sRI9Ba8JAFITvhf6H5RW81U08SBvdSCgWCoI0xoPH1+xL&#10;sph9G7Orpv++Wyj0OMzMN8x6M9le3Gj0xrGCdJ6AIK6dNtwqOFbvzy8gfEDW2DsmBd/kYZM/Pqwx&#10;0+7OJd0OoRURwj5DBV0IQyalrzuy6OduII5e40aLIcqxlXrEe4TbXi6SZCktGo4LHQ701lF9Plyt&#10;guLE5dZc9l+fZVOaqnpNeLc8KzV7mooViEBT+A//tT+0gkUKv1/iD5D5D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LQZzZHFAAAA2wAAAA8AAAAAAAAAAAAAAAAAlwIAAGRycy9k&#10;b3ducmV2LnhtbFBLBQYAAAAABAAEAPUAAACJAwAAAAA=&#10;" filled="f" stroked="f">
                  <v:textbox style="mso-next-textbox:#Text Box 26" inset="0,0,0,0">
                    <w:txbxContent/>
                  </v:textbox>
                </v:shape>
                <v:shape id="Text Box 26" o:spid="_x0000_s1051" type="#_x0000_t202" style="position:absolute;left:91440;top:544830;width:3030855;height:68643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78FXlwwAA&#10;ANsAAAAPAAAAZHJzL2Rvd25yZXYueG1sRI9Ba8JAFITvgv9heYI33egh1OgqIhYKgjSmhx6f2Wey&#10;mH0bs6um/75bKHgcZuYbZrXpbSMe1HnjWMFsmoAgLp02XCn4Kt4nbyB8QNbYOCYFP+Rhsx4OVphp&#10;9+ScHqdQiQhhn6GCOoQ2k9KXNVn0U9cSR+/iOoshyq6SusNnhNtGzpMklRYNx4UaW9rVVF5Pd6tg&#10;+8353tyO58/8kpuiWCR8SK9KjUf9dgkiUB9e4f/2h1YwT+HvS/wBcv0L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78FXlwwAAANsAAAAPAAAAAAAAAAAAAAAAAJcCAABkcnMvZG93&#10;bnJldi54bWxQSwUGAAAAAAQABAD1AAAAhwMAAAAA&#10;" filled="f" stroked="f">
                  <v:textbox style="mso-next-textbox:#Text Box 28" inset="0,0,0,0">
                    <w:txbxContent/>
                  </v:textbox>
                </v:shape>
                <v:shape id="Text Box 28" o:spid="_x0000_s1052" type="#_x0000_t202" style="position:absolute;left:91440;top:1229995;width:3030855;height:67373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lI2QMwAAA&#10;ANsAAAAPAAAAZHJzL2Rvd25yZXYueG1sRE9Ni8IwEL0L+x/CCN5sqgfRrlFkWWFBEGs97HG2Gdtg&#10;M6lNVuu/NwfB4+N9L9e9bcSNOm8cK5gkKQji0mnDlYJTsR3PQfiArLFxTAoe5GG9+hgsMdPuzjnd&#10;jqESMYR9hgrqENpMSl/WZNEnriWO3Nl1FkOEXSV1h/cYbhs5TdOZtGg4NtTY0ldN5eX4bxVsfjn/&#10;Ntf93yE/56YoFinvZhelRsN+8wkiUB/e4pf7RyuYxrHxS/wBcvUE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lI2QMwAAAANsAAAAPAAAAAAAAAAAAAAAAAJcCAABkcnMvZG93bnJl&#10;di54bWxQSwUGAAAAAAQABAD1AAAAhAMAAAAA&#10;" filled="f" stroked="f">
                  <v:textbox style="mso-next-textbox:#Text Box 31" inset="0,0,0,0">
                    <w:txbxContent/>
                  </v:textbox>
                </v:shape>
                <v:shape id="Text Box 31" o:spid="_x0000_s1053" type="#_x0000_t202" style="position:absolute;left:91440;top:1902460;width:3030855;height:12700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xwFtMxQAA&#10;ANsAAAAPAAAAZHJzL2Rvd25yZXYueG1sRI9Ba8JAFITvhf6H5RW8NRsVpE3diBSFgiCN6aHH1+wz&#10;WZJ9G7Nbjf/eLRQ8DjPzDbNcjbYTZxq8caxgmqQgiCunDdcKvsrt8wsIH5A1do5JwZU8rPLHhyVm&#10;2l24oPMh1CJC2GeooAmhz6T0VUMWfeJ64ugd3WAxRDnUUg94iXDbyVmaLqRFw3GhwZ7eG6raw69V&#10;sP7mYmNO+5/P4liYsnxNebdolZo8jes3EIHGcA//tz+0gvkU/r7EHyDzG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DHAW0zFAAAA2wAAAA8AAAAAAAAAAAAAAAAAlwIAAGRycy9k&#10;b3ducmV2LnhtbFBLBQYAAAAABAAEAPUAAACJAwAAAAA=&#10;" filled="f" stroked="f">
                  <v:textbox style="mso-next-textbox:#Text Box 32" inset="0,0,0,0">
                    <w:txbxContent/>
                  </v:textbox>
                </v:shape>
                <v:shape id="Text Box 32" o:spid="_x0000_s1054" type="#_x0000_t202" style="position:absolute;left:91440;top:3171190;width:3030855;height:15684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EsU7wwAA&#10;ANsAAAAPAAAAZHJzL2Rvd25yZXYueG1sRI9Ba8JAFITvQv/D8gredKOC2OgqUhQKQjGmB4/P7DNZ&#10;zL5Ns1uN/74rCB6HmfmGWaw6W4srtd44VjAaJiCIC6cNlwp+8u1gBsIHZI21Y1JwJw+r5Vtvgal2&#10;N87oegiliBD2KSqoQmhSKX1RkUU/dA1x9M6utRiibEupW7xFuK3lOEmm0qLhuFBhQ58VFZfDn1Ww&#10;PnK2Mb/fp312zkyefyS8m16U6r936zmIQF14hZ/tL61gMobHl/gD5PI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BEsU7wwAAANsAAAAPAAAAAAAAAAAAAAAAAJcCAABkcnMvZG93&#10;bnJldi54bWxQSwUGAAAAAAQABAD1AAAAhwMAAAAA&#10;" filled="f" stroked="f">
                  <v:textbox style="mso-next-textbox:#Text Box 33" inset="0,0,0,0">
                    <w:txbxContent/>
                  </v:textbox>
                </v:shape>
                <v:shape id="Text Box 33" o:spid="_x0000_s1055" type="#_x0000_t202" style="position:absolute;left:91440;top:3326765;width:3030855;height:15621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XmCgxQAA&#10;ANsAAAAPAAAAZHJzL2Rvd25yZXYueG1sRI9Ba8JAFITvBf/D8oTemo0VpEY3IqWFQkEa48HjM/tM&#10;lmTfptmtpv/eLRQ8DjPzDbPejLYTFxq8caxglqQgiCunDdcKDuX70wsIH5A1do5JwS952OSThzVm&#10;2l25oMs+1CJC2GeooAmhz6T0VUMWfeJ64uid3WAxRDnUUg94jXDbyec0XUiLhuNCgz29NlS1+x+r&#10;YHvk4s18705fxbkwZblM+XPRKvU4HbcrEIHGcA//tz+0gvkc/r7EHyDzG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K5eYKDFAAAA2wAAAA8AAAAAAAAAAAAAAAAAlwIAAGRycy9k&#10;b3ducmV2LnhtbFBLBQYAAAAABAAEAPUAAACJAwAAAAA=&#10;" filled="f" stroked="f">
                  <v:textbox style="mso-next-textbox:#Text Box 34" inset="0,0,0,0">
                    <w:txbxContent/>
                  </v:textbox>
                </v:shape>
                <v:shape id="Text Box 34" o:spid="_x0000_s1056" type="#_x0000_t202" style="position:absolute;left:91440;top:3481705;width:3030855;height:15621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ht/jUxAAA&#10;ANsAAAAPAAAAZHJzL2Rvd25yZXYueG1sRI9Ba8JAFITvBf/D8oTe6sa2iEZXEVEQCqUxHjw+s89k&#10;Mfs2za4a/71bKHgcZuYbZrbobC2u1HrjWMFwkIAgLpw2XCrY55u3MQgfkDXWjknBnTws5r2XGaba&#10;3Tij6y6UIkLYp6igCqFJpfRFRRb9wDXE0Tu51mKIsi2lbvEW4baW70kykhYNx4UKG1pVVJx3F6tg&#10;eeBsbX6/jz/ZKTN5Pkn4a3RW6rXfLacgAnXhGf5vb7WCj0/4+xJ/gJw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Ibf41MQAAADbAAAADwAAAAAAAAAAAAAAAACXAgAAZHJzL2Rv&#10;d25yZXYueG1sUEsFBgAAAAAEAAQA9QAAAIgDAAAAAA==&#10;" filled="f" stroked="f">
                  <v:textbox style="mso-next-textbox:#Text Box 35" inset="0,0,0,0">
                    <w:txbxContent/>
                  </v:textbox>
                </v:shape>
                <v:shape id="Text Box 35" o:spid="_x0000_s1057" type="#_x0000_t202" style="position:absolute;left:91440;top:3636645;width:3030855;height:28384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O+11PxAAA&#10;ANsAAAAPAAAAZHJzL2Rvd25yZXYueG1sRI9Ba8JAFITvBf/D8oTe6saWikZXEVEQCqUxHjw+s89k&#10;Mfs2za4a/71bKHgcZuYbZrbobC2u1HrjWMFwkIAgLpw2XCrY55u3MQgfkDXWjknBnTws5r2XGaba&#10;3Tij6y6UIkLYp6igCqFJpfRFRRb9wDXE0Tu51mKIsi2lbvEW4baW70kykhYNx4UKG1pVVJx3F6tg&#10;eeBsbX6/jz/ZKTN5Pkn4a3RW6rXfLacgAnXhGf5vb7WCj0/4+xJ/gJw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TvtdT8QAAADbAAAADwAAAAAAAAAAAAAAAACXAgAAZHJzL2Rv&#10;d25yZXYueG1sUEsFBgAAAAAEAAQA9QAAAIgDAAAAAA==&#10;" filled="f" stroked="f">
                  <v:textbox style="mso-next-textbox:#Text Box 36" inset="0,0,0,0">
                    <w:txbxContent/>
                  </v:textbox>
                </v:shape>
                <v:shape id="Text Box 36" o:spid="_x0000_s1058" type="#_x0000_t202" style="position:absolute;left:91440;top:3919220;width:3030855;height:7175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+KcM4xAAA&#10;ANsAAAAPAAAAZHJzL2Rvd25yZXYueG1sRI9Ba8JAFITvBf/D8oTe6sYWQhvdiEgLQqEY48HjM/uS&#10;LGbfptlV03/fFQo9DjPzDbNcjbYTVxq8caxgPktAEFdOG24UHMqPp1cQPiBr7ByTgh/ysMonD0vM&#10;tLtxQdd9aESEsM9QQRtCn0npq5Ys+pnriaNXu8FiiHJopB7wFuG2k89JkkqLhuNCiz1tWqrO+4tV&#10;sD5y8W6+v067oi5MWb4l/JmelXqcjusFiEBj+A//tbdawUsK9y/xB8j8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vinDOMQAAADbAAAADwAAAAAAAAAAAAAAAACXAgAAZHJzL2Rv&#10;d25yZXYueG1sUEsFBgAAAAAEAAQA9QAAAIgDAAAAAA==&#10;" filled="f" stroked="f">
                  <v:textbox style="mso-next-textbox:#Text Box 37" inset="0,0,0,0">
                    <w:txbxContent/>
                  </v:textbox>
                </v:shape>
                <v:shape id="Text Box 37" o:spid="_x0000_s1059" type="#_x0000_t202" style="position:absolute;left:91440;top:4635500;width:3030855;height:31178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ZWajxQAA&#10;ANsAAAAPAAAAZHJzL2Rvd25yZXYueG1sRI9Ba8JAFITvQv/D8gredFMFbdOsIqWFglCM6aHH1+xL&#10;sph9G7Nbjf++Kwgeh5n5hsnWg23FiXpvHCt4miYgiEunDdcKvouPyTMIH5A1to5JwYU8rFcPowxT&#10;7c6c02kfahEh7FNU0ITQpVL6siGLfuo64uhVrrcYouxrqXs8R7ht5SxJFtKi4bjQYEdvDZWH/Z9V&#10;sPnh/N0cv353eZWbonhJeLs4KDV+HDavIAIN4R6+tT+1gvkSrl/iD5Crf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NFlZqPFAAAA2wAAAA8AAAAAAAAAAAAAAAAAlwIAAGRycy9k&#10;b3ducmV2LnhtbFBLBQYAAAAABAAEAPUAAACJAwAAAAA=&#10;" filled="f" stroked="f">
                  <v:textbox style="mso-next-textbox:#Text Box 38" inset="0,0,0,0">
                    <w:txbxContent/>
                  </v:textbox>
                </v:shape>
                <v:shape id="Text Box 38" o:spid="_x0000_s1060" type="#_x0000_t202" style="position:absolute;left:91440;top:4946015;width:3030855;height:3111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+vLRwAAA&#10;ANsAAAAPAAAAZHJzL2Rvd25yZXYueG1sRE9Ni8IwEL0v+B/CCN7W1BVkrUYRcUFYEGs9eBybsQ02&#10;k9pE7f57cxD2+Hjf82Vna/Gg1hvHCkbDBARx4bThUsEx//n8BuEDssbaMSn4Iw/LRe9jjql2T87o&#10;cQiliCHsU1RQhdCkUvqiIot+6BriyF1cazFE2JZSt/iM4baWX0kykRYNx4YKG1pXVFwPd6tgdeJs&#10;Y2678z67ZCbPpwn/Tq5KDfrdagYiUBf+xW/3VisYx7HxS/wBcvE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g+vLRwAAAANsAAAAPAAAAAAAAAAAAAAAAAJcCAABkcnMvZG93bnJl&#10;di54bWxQSwUGAAAAAAQABAD1AAAAhAMAAAAA&#10;" filled="f" stroked="f">
                  <v:textbox style="mso-next-textbox:#Text Box 39" inset="0,0,0,0">
                    <w:txbxContent/>
                  </v:textbox>
                </v:shape>
                <v:shape id="Text Box 39" o:spid="_x0000_s1061" type="#_x0000_t202" style="position:absolute;left:91440;top:5255895;width:3030855;height:15684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PtldKwwAA&#10;ANsAAAAPAAAAZHJzL2Rvd25yZXYueG1sRI9Ba8JAFITvBf/D8gre6qYKUlNXEVEQhGKMB4+v2Wey&#10;mH0bs6vGf98VCh6HmfmGmc47W4sbtd44VvA5SEAQF04bLhUc8vXHFwgfkDXWjknBgzzMZ723Kaba&#10;3Tmj2z6UIkLYp6igCqFJpfRFRRb9wDXE0Tu51mKIsi2lbvEe4baWwyQZS4uG40KFDS0rKs77q1Ww&#10;OHK2Mpef3112ykyeTxLejs9K9d+7xTeIQF14hf/bG61gNIHnl/gD5Ow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PtldKwwAAANsAAAAPAAAAAAAAAAAAAAAAAJcCAABkcnMvZG93&#10;bnJldi54bWxQSwUGAAAAAAQABAD1AAAAhwMAAAAA&#10;" filled="f" stroked="f">
                  <v:textbox style="mso-next-textbox:#Text Box 40" inset="0,0,0,0">
                    <w:txbxContent/>
                  </v:textbox>
                </v:shape>
                <v:shape id="Text Box 40" o:spid="_x0000_s1062" type="#_x0000_t202" style="position:absolute;left:91440;top:5411470;width:3030855;height:4667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io2qwAAA&#10;ANsAAAAPAAAAZHJzL2Rvd25yZXYueG1sRE9Ni8IwEL0v+B/CCN7W1EVkrUYRcUFYEGs9eBybsQ02&#10;k9pE7f57cxD2+Hjf82Vna/Gg1hvHCkbDBARx4bThUsEx//n8BuEDssbaMSn4Iw/LRe9jjql2T87o&#10;cQiliCHsU1RQhdCkUvqiIot+6BriyF1cazFE2JZSt/iM4baWX0kykRYNx4YKG1pXVFwPd6tgdeJs&#10;Y2678z67ZCbPpwn/Tq5KDfrdagYiUBf+xW/3VisYx/XxS/wBcvE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Gio2qwAAAANsAAAAPAAAAAAAAAAAAAAAAAJcCAABkcnMvZG93bnJl&#10;di54bWxQSwUGAAAAAAQABAD1AAAAhAMAAAAA&#10;" filled="f" stroked="f">
                  <v:textbox style="mso-next-textbox:#Text Box 41" inset="0,0,0,0">
                    <w:txbxContent/>
                  </v:textbox>
                </v:shape>
                <v:shape id="Text Box 41" o:spid="_x0000_s1063" type="#_x0000_t202" style="position:absolute;left:91440;top:5876925;width:3030855;height:51308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pxigxxQAA&#10;ANsAAAAPAAAAZHJzL2Rvd25yZXYueG1sRI9Ba8JAFITvhf6H5RW8NRtFpE3diBSFgiCN6aHH1+wz&#10;WZJ9G7Nbjf/eLRQ8DjPzDbNcjbYTZxq8caxgmqQgiCunDdcKvsrt8wsIH5A1do5JwZU8rPLHhyVm&#10;2l24oPMh1CJC2GeooAmhz6T0VUMWfeJ64ugd3WAxRDnUUg94iXDbyVmaLqRFw3GhwZ7eG6raw69V&#10;sP7mYmNO+5/P4liYsnxNebdolZo8jes3EIHGcA//tz+0gvkU/r7EHyDzG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nGKDHFAAAA2wAAAA8AAAAAAAAAAAAAAAAAlwIAAGRycy9k&#10;b3ducmV2LnhtbFBLBQYAAAAABAAEAPUAAACJAwAAAAA=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C33DC4">
        <w:rPr>
          <w:noProof/>
        </w:rPr>
        <mc:AlternateContent>
          <mc:Choice Requires="wps">
            <w:drawing>
              <wp:anchor distT="0" distB="0" distL="114300" distR="114300" simplePos="0" relativeHeight="251675800" behindDoc="0" locked="0" layoutInCell="1" allowOverlap="1" wp14:anchorId="4B5CC7AE" wp14:editId="11C910E6">
                <wp:simplePos x="0" y="0"/>
                <wp:positionH relativeFrom="page">
                  <wp:posOffset>365125</wp:posOffset>
                </wp:positionH>
                <wp:positionV relativeFrom="page">
                  <wp:posOffset>3012440</wp:posOffset>
                </wp:positionV>
                <wp:extent cx="2527300" cy="864235"/>
                <wp:effectExtent l="0" t="0" r="0" b="24765"/>
                <wp:wrapTight wrapText="bothSides">
                  <wp:wrapPolygon edited="0">
                    <wp:start x="217" y="0"/>
                    <wp:lineTo x="217" y="21584"/>
                    <wp:lineTo x="21057" y="21584"/>
                    <wp:lineTo x="21057" y="0"/>
                    <wp:lineTo x="217" y="0"/>
                  </wp:wrapPolygon>
                </wp:wrapTight>
                <wp:docPr id="73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0" cy="864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DD1A670" w14:textId="77777777" w:rsidR="004404AD" w:rsidRPr="00CA0338" w:rsidRDefault="004404AD" w:rsidP="00A01411">
                            <w:pPr>
                              <w:pStyle w:val="Heading1"/>
                              <w:jc w:val="center"/>
                              <w:rPr>
                                <w:b/>
                                <w:color w:val="FFFF00"/>
                                <w:sz w:val="46"/>
                                <w:szCs w:val="46"/>
                              </w:rPr>
                            </w:pPr>
                            <w:r w:rsidRPr="00CA0338">
                              <w:rPr>
                                <w:b/>
                                <w:color w:val="FFFF00"/>
                                <w:sz w:val="46"/>
                                <w:szCs w:val="46"/>
                              </w:rPr>
                              <w:t xml:space="preserve">Residential </w:t>
                            </w:r>
                          </w:p>
                          <w:p w14:paraId="3EEABC4D" w14:textId="77777777" w:rsidR="004404AD" w:rsidRPr="00CA0338" w:rsidRDefault="004404AD" w:rsidP="00A01411">
                            <w:pPr>
                              <w:pStyle w:val="Heading1"/>
                              <w:jc w:val="center"/>
                              <w:rPr>
                                <w:b/>
                                <w:color w:val="FFFF00"/>
                                <w:sz w:val="46"/>
                                <w:szCs w:val="46"/>
                              </w:rPr>
                            </w:pPr>
                            <w:r w:rsidRPr="00CA0338">
                              <w:rPr>
                                <w:b/>
                                <w:color w:val="FFFF00"/>
                                <w:sz w:val="46"/>
                                <w:szCs w:val="46"/>
                              </w:rPr>
                              <w:t>Waste Collections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4" type="#_x0000_t202" style="position:absolute;margin-left:28.75pt;margin-top:237.2pt;width:199pt;height:68.05pt;z-index:251675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" filled="f" stroked="f">
                <v:textbox inset=",0,,0">
                  <w:txbxContent>
                    <w:p w14:paraId="0DD1A670" w14:textId="77777777" w:rsidR="004404AD" w:rsidRPr="00CA0338" w:rsidRDefault="004404AD" w:rsidP="00A01411">
                      <w:pPr>
                        <w:pStyle w:val="Heading1"/>
                        <w:jc w:val="center"/>
                        <w:rPr>
                          <w:b/>
                          <w:color w:val="FFFF00"/>
                          <w:sz w:val="46"/>
                          <w:szCs w:val="46"/>
                        </w:rPr>
                      </w:pPr>
                      <w:r w:rsidRPr="00CA0338">
                        <w:rPr>
                          <w:b/>
                          <w:color w:val="FFFF00"/>
                          <w:sz w:val="46"/>
                          <w:szCs w:val="46"/>
                        </w:rPr>
                        <w:t xml:space="preserve">Residential </w:t>
                      </w:r>
                    </w:p>
                    <w:p w14:paraId="3EEABC4D" w14:textId="77777777" w:rsidR="004404AD" w:rsidRPr="00CA0338" w:rsidRDefault="004404AD" w:rsidP="00A01411">
                      <w:pPr>
                        <w:pStyle w:val="Heading1"/>
                        <w:jc w:val="center"/>
                        <w:rPr>
                          <w:b/>
                          <w:color w:val="FFFF00"/>
                          <w:sz w:val="46"/>
                          <w:szCs w:val="46"/>
                        </w:rPr>
                      </w:pPr>
                      <w:r w:rsidRPr="00CA0338">
                        <w:rPr>
                          <w:b/>
                          <w:color w:val="FFFF00"/>
                          <w:sz w:val="46"/>
                          <w:szCs w:val="46"/>
                        </w:rPr>
                        <w:t>Waste Collections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33DC4">
        <w:rPr>
          <w:noProof/>
        </w:rPr>
        <mc:AlternateContent>
          <mc:Choice Requires="wps">
            <w:drawing>
              <wp:anchor distT="0" distB="0" distL="114300" distR="114300" simplePos="0" relativeHeight="251673752" behindDoc="0" locked="0" layoutInCell="1" allowOverlap="1" wp14:anchorId="4F61693F" wp14:editId="699A158E">
                <wp:simplePos x="0" y="0"/>
                <wp:positionH relativeFrom="page">
                  <wp:posOffset>259715</wp:posOffset>
                </wp:positionH>
                <wp:positionV relativeFrom="page">
                  <wp:posOffset>3012440</wp:posOffset>
                </wp:positionV>
                <wp:extent cx="2768600" cy="807720"/>
                <wp:effectExtent l="50800" t="25400" r="76200" b="106680"/>
                <wp:wrapThrough wrapText="bothSides">
                  <wp:wrapPolygon edited="0">
                    <wp:start x="-396" y="-679"/>
                    <wp:lineTo x="-396" y="23774"/>
                    <wp:lineTo x="21996" y="23774"/>
                    <wp:lineTo x="21996" y="-679"/>
                    <wp:lineTo x="-396" y="-679"/>
                  </wp:wrapPolygon>
                </wp:wrapThrough>
                <wp:docPr id="72" name="Rectang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8600" cy="80772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3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margin-left:20.45pt;margin-top:237.2pt;width:218pt;height:63.6pt;z-index:251673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" fillcolor="black [3200]" strokecolor="black [3040]">
                <v:fill color2="gray [1616]" rotate="t" type="gradient">
                  <o:fill v:ext="view" type="gradientUnscaled"/>
                </v:fill>
                <v:shadow on="t" opacity="22937f" mv:blur="40000f" origin=",.5" offset="0,23000emu"/>
                <w10:wrap type="through" anchorx="page" anchory="page"/>
              </v:rect>
            </w:pict>
          </mc:Fallback>
        </mc:AlternateContent>
      </w:r>
      <w:r w:rsidR="00C33DC4">
        <w:rPr>
          <w:noProof/>
        </w:rPr>
        <mc:AlternateContent>
          <mc:Choice Requires="wps">
            <w:drawing>
              <wp:anchor distT="0" distB="0" distL="114300" distR="114300" simplePos="0" relativeHeight="251709592" behindDoc="0" locked="0" layoutInCell="1" allowOverlap="1" wp14:anchorId="45600F5B" wp14:editId="5739C5CC">
                <wp:simplePos x="0" y="0"/>
                <wp:positionH relativeFrom="page">
                  <wp:posOffset>4000500</wp:posOffset>
                </wp:positionH>
                <wp:positionV relativeFrom="page">
                  <wp:posOffset>3012440</wp:posOffset>
                </wp:positionV>
                <wp:extent cx="2057400" cy="739775"/>
                <wp:effectExtent l="0" t="0" r="0" b="22225"/>
                <wp:wrapTight wrapText="bothSides">
                  <wp:wrapPolygon edited="0">
                    <wp:start x="267" y="0"/>
                    <wp:lineTo x="267" y="21507"/>
                    <wp:lineTo x="21067" y="21507"/>
                    <wp:lineTo x="21067" y="0"/>
                    <wp:lineTo x="267" y="0"/>
                  </wp:wrapPolygon>
                </wp:wrapTight>
                <wp:docPr id="74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739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09E1C415" w14:textId="77777777" w:rsidR="004404AD" w:rsidRPr="00CA0338" w:rsidRDefault="004404AD" w:rsidP="00A01411">
                            <w:pPr>
                              <w:pStyle w:val="Heading1"/>
                              <w:jc w:val="center"/>
                              <w:rPr>
                                <w:b/>
                                <w:color w:val="FFFF00"/>
                              </w:rPr>
                            </w:pPr>
                            <w:r w:rsidRPr="00CA0338">
                              <w:rPr>
                                <w:b/>
                                <w:color w:val="FFFF00"/>
                              </w:rPr>
                              <w:t>Roll-Off Dumpsters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5" type="#_x0000_t202" style="position:absolute;margin-left:315pt;margin-top:237.2pt;width:162pt;height:58.25pt;z-index:251709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" filled="f" stroked="f">
                <v:textbox inset=",0,,0">
                  <w:txbxContent>
                    <w:p w14:paraId="09E1C415" w14:textId="77777777" w:rsidR="004404AD" w:rsidRPr="00CA0338" w:rsidRDefault="004404AD" w:rsidP="00A01411">
                      <w:pPr>
                        <w:pStyle w:val="Heading1"/>
                        <w:jc w:val="center"/>
                        <w:rPr>
                          <w:b/>
                          <w:color w:val="FFFF00"/>
                        </w:rPr>
                      </w:pPr>
                      <w:r w:rsidRPr="00CA0338">
                        <w:rPr>
                          <w:b/>
                          <w:color w:val="FFFF00"/>
                        </w:rPr>
                        <w:t>Roll-Off Dumpsters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C33DC4">
        <w:rPr>
          <w:noProof/>
        </w:rPr>
        <mc:AlternateContent>
          <mc:Choice Requires="wps">
            <w:drawing>
              <wp:anchor distT="0" distB="0" distL="114300" distR="114300" simplePos="0" relativeHeight="251708568" behindDoc="0" locked="0" layoutInCell="1" allowOverlap="1" wp14:anchorId="76F18813" wp14:editId="5E65FB73">
                <wp:simplePos x="0" y="0"/>
                <wp:positionH relativeFrom="page">
                  <wp:posOffset>3540125</wp:posOffset>
                </wp:positionH>
                <wp:positionV relativeFrom="page">
                  <wp:posOffset>3003550</wp:posOffset>
                </wp:positionV>
                <wp:extent cx="3046730" cy="807720"/>
                <wp:effectExtent l="50800" t="25400" r="77470" b="106680"/>
                <wp:wrapThrough wrapText="bothSides">
                  <wp:wrapPolygon edited="0">
                    <wp:start x="-360" y="-679"/>
                    <wp:lineTo x="-360" y="23774"/>
                    <wp:lineTo x="21969" y="23774"/>
                    <wp:lineTo x="21969" y="-679"/>
                    <wp:lineTo x="-360" y="-679"/>
                  </wp:wrapPolygon>
                </wp:wrapThrough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6730" cy="80772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3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" o:spid="_x0000_s1026" style="position:absolute;margin-left:278.75pt;margin-top:236.5pt;width:239.9pt;height:63.6pt;z-index:251708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" fillcolor="black [3200]" strokecolor="black [3040]">
                <v:fill color2="gray [1616]" rotate="t" type="gradient">
                  <o:fill v:ext="view" type="gradientUnscaled"/>
                </v:fill>
                <v:shadow on="t" opacity="22937f" mv:blur="40000f" origin=",.5" offset="0,23000emu"/>
                <w10:wrap type="through" anchorx="page" anchory="page"/>
              </v:rect>
            </w:pict>
          </mc:Fallback>
        </mc:AlternateContent>
      </w:r>
      <w:r w:rsidR="00C33DC4">
        <w:rPr>
          <w:noProof/>
        </w:rPr>
        <mc:AlternateContent>
          <mc:Choice Requires="wps">
            <w:drawing>
              <wp:anchor distT="0" distB="0" distL="114300" distR="114300" simplePos="0" relativeHeight="251670680" behindDoc="0" locked="0" layoutInCell="1" allowOverlap="1" wp14:anchorId="08975C05" wp14:editId="096C4A8A">
                <wp:simplePos x="0" y="0"/>
                <wp:positionH relativeFrom="page">
                  <wp:posOffset>3523615</wp:posOffset>
                </wp:positionH>
                <wp:positionV relativeFrom="page">
                  <wp:posOffset>3961765</wp:posOffset>
                </wp:positionV>
                <wp:extent cx="2979420" cy="3291840"/>
                <wp:effectExtent l="0" t="0" r="0" b="10160"/>
                <wp:wrapTight wrapText="bothSides">
                  <wp:wrapPolygon edited="0">
                    <wp:start x="184" y="0"/>
                    <wp:lineTo x="184" y="21500"/>
                    <wp:lineTo x="21176" y="21500"/>
                    <wp:lineTo x="21176" y="0"/>
                    <wp:lineTo x="184" y="0"/>
                  </wp:wrapPolygon>
                </wp:wrapTight>
                <wp:docPr id="5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9420" cy="3291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1F0680E4" w14:textId="37974AB0" w:rsidR="004404AD" w:rsidRPr="008A1C7E" w:rsidRDefault="004404AD" w:rsidP="00E044C0">
                            <w:pPr>
                              <w:jc w:val="center"/>
                              <w:rPr>
                                <w:rFonts w:ascii="Helvetica Neue" w:hAnsi="Helvetica Neue"/>
                                <w:b/>
                                <w:color w:val="212529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b/>
                                <w:color w:val="212529"/>
                              </w:rPr>
                              <w:t>NO PROJECT IS TOO BIG!</w:t>
                            </w:r>
                          </w:p>
                          <w:p w14:paraId="7F252A1A" w14:textId="0BDF709F" w:rsidR="004404AD" w:rsidRDefault="004404AD" w:rsidP="00740646">
                            <w:pPr>
                              <w:jc w:val="center"/>
                              <w:rPr>
                                <w:rFonts w:ascii="Helvetica Neue" w:hAnsi="Helvetica Neue"/>
                                <w:color w:val="212529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color w:val="212529"/>
                              </w:rPr>
                              <w:t>TIWS offer a variety of roll-off and construction dumpsters that are ready to meet the needs of any construction or demolition project. From a small renovation or landscape project, to new building constructions.</w:t>
                            </w:r>
                          </w:p>
                          <w:p w14:paraId="7C8C090F" w14:textId="624E93B2" w:rsidR="004404AD" w:rsidRDefault="004404AD" w:rsidP="00D92654">
                            <w:pPr>
                              <w:rPr>
                                <w:rFonts w:ascii="Helvetica Neue" w:hAnsi="Helvetica Neue"/>
                                <w:color w:val="212529"/>
                              </w:rPr>
                            </w:pPr>
                            <w:r>
                              <w:rPr>
                                <w:rFonts w:ascii="Helvetica Neue" w:hAnsi="Helvetica Neue"/>
                                <w:color w:val="212529"/>
                              </w:rPr>
                              <w:t xml:space="preserve">We provide reliable waste hauling services: </w:t>
                            </w:r>
                          </w:p>
                          <w:p w14:paraId="1A5BB31B" w14:textId="6301D9D6" w:rsidR="004404AD" w:rsidRDefault="004404AD" w:rsidP="00D92654">
                            <w:pPr>
                              <w:rPr>
                                <w:rFonts w:ascii="Helvetica Neue" w:hAnsi="Helvetica Neue"/>
                                <w:color w:val="212529"/>
                              </w:rPr>
                            </w:pPr>
                            <w:r w:rsidRPr="004404AD">
                              <w:rPr>
                                <w:rFonts w:ascii="Helvetica Neue" w:hAnsi="Helvetica Neue"/>
                                <w:color w:val="212529"/>
                                <w:highlight w:val="yellow"/>
                              </w:rPr>
                              <w:t>Staring at $450/ haul</w:t>
                            </w:r>
                            <w:r>
                              <w:rPr>
                                <w:rFonts w:ascii="Helvetica Neue" w:hAnsi="Helvetica Neue"/>
                                <w:color w:val="212529"/>
                              </w:rPr>
                              <w:t xml:space="preserve"> </w:t>
                            </w:r>
                          </w:p>
                          <w:p w14:paraId="0A6EA49E" w14:textId="2AC216BE" w:rsidR="004404AD" w:rsidRPr="00476825" w:rsidRDefault="004404AD" w:rsidP="00406362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" w:eastAsia="Times New Roman" w:hAnsi="Times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476825">
                              <w:rPr>
                                <w:rFonts w:ascii="Helvetica Neue" w:hAnsi="Helvetica Neue"/>
                                <w:b/>
                                <w:color w:val="212529"/>
                              </w:rPr>
                              <w:t>24-hour turn around time</w:t>
                            </w:r>
                          </w:p>
                          <w:p w14:paraId="4FCD14C4" w14:textId="51786768" w:rsidR="004404AD" w:rsidRPr="00476825" w:rsidRDefault="004404AD" w:rsidP="00406362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" w:eastAsia="Times New Roman" w:hAnsi="Times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476825">
                              <w:rPr>
                                <w:rFonts w:ascii="Helvetica Neue" w:hAnsi="Helvetica Neue"/>
                                <w:b/>
                                <w:color w:val="212529"/>
                              </w:rPr>
                              <w:t>Competitive pricing</w:t>
                            </w:r>
                          </w:p>
                          <w:p w14:paraId="1323D262" w14:textId="36E1E50C" w:rsidR="004404AD" w:rsidRPr="00476825" w:rsidRDefault="004404AD" w:rsidP="008A1C7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" w:eastAsia="Times New Roman" w:hAnsi="Times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476825">
                              <w:rPr>
                                <w:rFonts w:ascii="Helvetica Neue" w:hAnsi="Helvetica Neue"/>
                                <w:b/>
                                <w:color w:val="212529"/>
                              </w:rPr>
                              <w:t>Complementary Tonnage</w:t>
                            </w:r>
                          </w:p>
                          <w:p w14:paraId="131CC7FE" w14:textId="3C0A18CB" w:rsidR="004404AD" w:rsidRPr="00476825" w:rsidRDefault="004404AD" w:rsidP="008A1C7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ascii="Times" w:eastAsia="Times New Roman" w:hAnsi="Times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476825">
                              <w:rPr>
                                <w:rFonts w:ascii="Helvetica Neue" w:hAnsi="Helvetica Neue"/>
                                <w:b/>
                                <w:color w:val="212529"/>
                              </w:rPr>
                              <w:t>Friendly teammate always available to take your order</w:t>
                            </w:r>
                          </w:p>
                          <w:p w14:paraId="09A27DA5" w14:textId="77777777" w:rsidR="004404AD" w:rsidRDefault="004404AD" w:rsidP="00552295">
                            <w:pPr>
                              <w:pStyle w:val="BodyText"/>
                            </w:pP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1066" type="#_x0000_t202" style="position:absolute;margin-left:277.45pt;margin-top:311.95pt;width:234.6pt;height:259.2pt;z-index:251670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" mv:complextextbox="1" filled="f" stroked="f">
                <v:textbox inset=",0,,0">
                  <w:txbxContent>
                    <w:p w14:paraId="1F0680E4" w14:textId="37974AB0" w:rsidR="004404AD" w:rsidRPr="008A1C7E" w:rsidRDefault="004404AD" w:rsidP="00E044C0">
                      <w:pPr>
                        <w:jc w:val="center"/>
                        <w:rPr>
                          <w:rFonts w:ascii="Helvetica Neue" w:hAnsi="Helvetica Neue"/>
                          <w:b/>
                          <w:color w:val="212529"/>
                        </w:rPr>
                      </w:pPr>
                      <w:r>
                        <w:rPr>
                          <w:rFonts w:ascii="Helvetica Neue" w:hAnsi="Helvetica Neue"/>
                          <w:b/>
                          <w:color w:val="212529"/>
                        </w:rPr>
                        <w:t>NO PROJECT IS TOO BIG!</w:t>
                      </w:r>
                    </w:p>
                    <w:p w14:paraId="7F252A1A" w14:textId="0BDF709F" w:rsidR="004404AD" w:rsidRDefault="004404AD" w:rsidP="00740646">
                      <w:pPr>
                        <w:jc w:val="center"/>
                        <w:rPr>
                          <w:rFonts w:ascii="Helvetica Neue" w:hAnsi="Helvetica Neue"/>
                          <w:color w:val="212529"/>
                        </w:rPr>
                      </w:pPr>
                      <w:r>
                        <w:rPr>
                          <w:rFonts w:ascii="Helvetica Neue" w:hAnsi="Helvetica Neue"/>
                          <w:color w:val="212529"/>
                        </w:rPr>
                        <w:t>TIWS offer a variety of roll-off and construction dumpsters that are ready to meet the needs of any construction or demolition project. From a small renovation or landscape project, to new building constructions.</w:t>
                      </w:r>
                    </w:p>
                    <w:p w14:paraId="7C8C090F" w14:textId="624E93B2" w:rsidR="004404AD" w:rsidRDefault="004404AD" w:rsidP="00D92654">
                      <w:pPr>
                        <w:rPr>
                          <w:rFonts w:ascii="Helvetica Neue" w:hAnsi="Helvetica Neue"/>
                          <w:color w:val="212529"/>
                        </w:rPr>
                      </w:pPr>
                      <w:r>
                        <w:rPr>
                          <w:rFonts w:ascii="Helvetica Neue" w:hAnsi="Helvetica Neue"/>
                          <w:color w:val="212529"/>
                        </w:rPr>
                        <w:t xml:space="preserve">We provide reliable waste hauling services: </w:t>
                      </w:r>
                    </w:p>
                    <w:p w14:paraId="1A5BB31B" w14:textId="6301D9D6" w:rsidR="004404AD" w:rsidRDefault="004404AD" w:rsidP="00D92654">
                      <w:pPr>
                        <w:rPr>
                          <w:rFonts w:ascii="Helvetica Neue" w:hAnsi="Helvetica Neue"/>
                          <w:color w:val="212529"/>
                        </w:rPr>
                      </w:pPr>
                      <w:r w:rsidRPr="004404AD">
                        <w:rPr>
                          <w:rFonts w:ascii="Helvetica Neue" w:hAnsi="Helvetica Neue"/>
                          <w:color w:val="212529"/>
                          <w:highlight w:val="yellow"/>
                        </w:rPr>
                        <w:t>Staring at $450/ haul</w:t>
                      </w:r>
                      <w:r>
                        <w:rPr>
                          <w:rFonts w:ascii="Helvetica Neue" w:hAnsi="Helvetica Neue"/>
                          <w:color w:val="212529"/>
                        </w:rPr>
                        <w:t xml:space="preserve"> </w:t>
                      </w:r>
                    </w:p>
                    <w:p w14:paraId="0A6EA49E" w14:textId="2AC216BE" w:rsidR="004404AD" w:rsidRPr="00476825" w:rsidRDefault="004404AD" w:rsidP="00406362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Times" w:eastAsia="Times New Roman" w:hAnsi="Times" w:cs="Times New Roman"/>
                          <w:b/>
                          <w:sz w:val="20"/>
                          <w:szCs w:val="20"/>
                        </w:rPr>
                      </w:pPr>
                      <w:r w:rsidRPr="00476825">
                        <w:rPr>
                          <w:rFonts w:ascii="Helvetica Neue" w:hAnsi="Helvetica Neue"/>
                          <w:b/>
                          <w:color w:val="212529"/>
                        </w:rPr>
                        <w:t>24-hour turn around time</w:t>
                      </w:r>
                    </w:p>
                    <w:p w14:paraId="4FCD14C4" w14:textId="51786768" w:rsidR="004404AD" w:rsidRPr="00476825" w:rsidRDefault="004404AD" w:rsidP="00406362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Times" w:eastAsia="Times New Roman" w:hAnsi="Times" w:cs="Times New Roman"/>
                          <w:b/>
                          <w:sz w:val="20"/>
                          <w:szCs w:val="20"/>
                        </w:rPr>
                      </w:pPr>
                      <w:r w:rsidRPr="00476825">
                        <w:rPr>
                          <w:rFonts w:ascii="Helvetica Neue" w:hAnsi="Helvetica Neue"/>
                          <w:b/>
                          <w:color w:val="212529"/>
                        </w:rPr>
                        <w:t>Competitive pricing</w:t>
                      </w:r>
                    </w:p>
                    <w:p w14:paraId="1323D262" w14:textId="36E1E50C" w:rsidR="004404AD" w:rsidRPr="00476825" w:rsidRDefault="004404AD" w:rsidP="008A1C7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Times" w:eastAsia="Times New Roman" w:hAnsi="Times" w:cs="Times New Roman"/>
                          <w:b/>
                          <w:sz w:val="20"/>
                          <w:szCs w:val="20"/>
                        </w:rPr>
                      </w:pPr>
                      <w:r w:rsidRPr="00476825">
                        <w:rPr>
                          <w:rFonts w:ascii="Helvetica Neue" w:hAnsi="Helvetica Neue"/>
                          <w:b/>
                          <w:color w:val="212529"/>
                        </w:rPr>
                        <w:t>Complementary Tonnage</w:t>
                      </w:r>
                    </w:p>
                    <w:p w14:paraId="131CC7FE" w14:textId="3C0A18CB" w:rsidR="004404AD" w:rsidRPr="00476825" w:rsidRDefault="004404AD" w:rsidP="008A1C7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ascii="Times" w:eastAsia="Times New Roman" w:hAnsi="Times" w:cs="Times New Roman"/>
                          <w:b/>
                          <w:sz w:val="20"/>
                          <w:szCs w:val="20"/>
                        </w:rPr>
                      </w:pPr>
                      <w:r w:rsidRPr="00476825">
                        <w:rPr>
                          <w:rFonts w:ascii="Helvetica Neue" w:hAnsi="Helvetica Neue"/>
                          <w:b/>
                          <w:color w:val="212529"/>
                        </w:rPr>
                        <w:t>Friendly teammate always available to take your order</w:t>
                      </w:r>
                    </w:p>
                    <w:p w14:paraId="09A27DA5" w14:textId="77777777" w:rsidR="004404AD" w:rsidRDefault="004404AD" w:rsidP="00552295">
                      <w:pPr>
                        <w:pStyle w:val="BodyText"/>
                      </w:pP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1E439A">
        <w:rPr>
          <w:noProof/>
        </w:rPr>
        <mc:AlternateContent>
          <mc:Choice Requires="wps">
            <w:drawing>
              <wp:anchor distT="0" distB="0" distL="114300" distR="114300" simplePos="0" relativeHeight="251689112" behindDoc="0" locked="0" layoutInCell="1" allowOverlap="1" wp14:anchorId="76B95938" wp14:editId="1A7448DB">
                <wp:simplePos x="0" y="0"/>
                <wp:positionH relativeFrom="page">
                  <wp:posOffset>189865</wp:posOffset>
                </wp:positionH>
                <wp:positionV relativeFrom="page">
                  <wp:posOffset>194310</wp:posOffset>
                </wp:positionV>
                <wp:extent cx="2305685" cy="1962785"/>
                <wp:effectExtent l="50800" t="25400" r="81915" b="94615"/>
                <wp:wrapThrough wrapText="bothSides">
                  <wp:wrapPolygon edited="0">
                    <wp:start x="-476" y="-280"/>
                    <wp:lineTo x="-476" y="22362"/>
                    <wp:lineTo x="22129" y="22362"/>
                    <wp:lineTo x="22129" y="-280"/>
                    <wp:lineTo x="-476" y="-280"/>
                  </wp:wrapPolygon>
                </wp:wrapThrough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685" cy="196278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3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0" o:spid="_x0000_s1026" style="position:absolute;margin-left:14.95pt;margin-top:15.3pt;width:181.55pt;height:154.55pt;z-index:251689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" fillcolor="black [3200]" strokecolor="black [3040]">
                <v:fill color2="gray [1616]" rotate="t" type="gradient">
                  <o:fill v:ext="view" type="gradientUnscaled"/>
                </v:fill>
                <v:shadow on="t" opacity="22937f" mv:blur="40000f" origin=",.5" offset="0,23000emu"/>
                <w10:wrap type="through" anchorx="page" anchory="page"/>
              </v:rect>
            </w:pict>
          </mc:Fallback>
        </mc:AlternateContent>
      </w:r>
      <w:r w:rsidR="001E439A">
        <w:rPr>
          <w:noProof/>
        </w:rPr>
        <mc:AlternateContent>
          <mc:Choice Requires="wps">
            <w:drawing>
              <wp:anchor distT="0" distB="0" distL="114300" distR="114300" simplePos="0" relativeHeight="251695256" behindDoc="0" locked="0" layoutInCell="1" allowOverlap="1" wp14:anchorId="01C8CC3A" wp14:editId="7A1BC04A">
                <wp:simplePos x="0" y="0"/>
                <wp:positionH relativeFrom="page">
                  <wp:posOffset>2415540</wp:posOffset>
                </wp:positionH>
                <wp:positionV relativeFrom="page">
                  <wp:posOffset>1189355</wp:posOffset>
                </wp:positionV>
                <wp:extent cx="4215130" cy="1346200"/>
                <wp:effectExtent l="50800" t="711200" r="0" b="711200"/>
                <wp:wrapThrough wrapText="bothSides">
                  <wp:wrapPolygon edited="0">
                    <wp:start x="20688" y="-743"/>
                    <wp:lineTo x="15757" y="-6038"/>
                    <wp:lineTo x="14984" y="17"/>
                    <wp:lineTo x="10150" y="-6035"/>
                    <wp:lineTo x="9376" y="20"/>
                    <wp:lineTo x="4542" y="-6032"/>
                    <wp:lineTo x="3769" y="23"/>
                    <wp:lineTo x="603" y="-2624"/>
                    <wp:lineTo x="216" y="2598"/>
                    <wp:lineTo x="120" y="20913"/>
                    <wp:lineTo x="846" y="21820"/>
                    <wp:lineTo x="20568" y="21053"/>
                    <wp:lineTo x="22115" y="8944"/>
                    <wp:lineTo x="21631" y="8339"/>
                    <wp:lineTo x="22404" y="2284"/>
                    <wp:lineTo x="21413" y="165"/>
                    <wp:lineTo x="20688" y="-743"/>
                  </wp:wrapPolygon>
                </wp:wrapThrough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92490">
                          <a:off x="0" y="0"/>
                          <a:ext cx="4215130" cy="134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55406861" w14:textId="77777777" w:rsidR="004404AD" w:rsidRPr="00F3794C" w:rsidRDefault="004404AD" w:rsidP="0071534C">
                            <w:pPr>
                              <w:jc w:val="center"/>
                              <w:rPr>
                                <w:b/>
                                <w:noProof/>
                                <w:color w:val="F8F8F8" w:themeColor="background2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F3794C">
                              <w:rPr>
                                <w:b/>
                                <w:noProof/>
                                <w:color w:val="F8F8F8" w:themeColor="background2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  <w:t xml:space="preserve">CALL FOR </w:t>
                            </w:r>
                            <w:r w:rsidRPr="00F3794C">
                              <w:rPr>
                                <w:b/>
                                <w:noProof/>
                                <w:color w:val="FF0000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0000">
                                      <w14:tint w14:val="85000"/>
                                      <w14:satMod w14:val="155000"/>
                                    </w14:srgbClr>
                                  </w14:solidFill>
                                </w14:textFill>
                              </w:rPr>
                              <w:t>FREE</w:t>
                            </w:r>
                            <w:r w:rsidRPr="00F3794C">
                              <w:rPr>
                                <w:b/>
                                <w:noProof/>
                                <w:color w:val="F8F8F8" w:themeColor="background2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  <w:t xml:space="preserve"> QUOTE</w:t>
                            </w:r>
                          </w:p>
                          <w:p w14:paraId="15C242E1" w14:textId="17B57F76" w:rsidR="004404AD" w:rsidRPr="00F3794C" w:rsidRDefault="004404AD" w:rsidP="0071534C">
                            <w:pPr>
                              <w:jc w:val="center"/>
                              <w:rPr>
                                <w:b/>
                                <w:noProof/>
                                <w:color w:val="FFFF00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00">
                                      <w14:tint w14:val="85000"/>
                                      <w14:satMod w14:val="155000"/>
                                    </w14:srgbClr>
                                  </w14:solidFill>
                                </w14:textFill>
                              </w:rPr>
                            </w:pPr>
                            <w:r w:rsidRPr="00F3794C">
                              <w:rPr>
                                <w:b/>
                                <w:noProof/>
                                <w:color w:val="FFFF00"/>
                                <w:sz w:val="60"/>
                                <w:szCs w:val="6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00">
                                      <w14:tint w14:val="85000"/>
                                      <w14:satMod w14:val="155000"/>
                                    </w14:srgbClr>
                                  </w14:solidFill>
                                </w14:textFill>
                              </w:rPr>
                              <w:t xml:space="preserve">940-479-0189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67" type="#_x0000_t202" style="position:absolute;margin-left:190.2pt;margin-top:93.65pt;width:331.9pt;height:106pt;rotation:-1428150fd;z-index:251695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" mv:complextextbox="1" filled="f" stroked="f">
                <v:textbox>
                  <w:txbxContent>
                    <w:p w14:paraId="55406861" w14:textId="77777777" w:rsidR="004404AD" w:rsidRPr="00F3794C" w:rsidRDefault="004404AD" w:rsidP="0071534C">
                      <w:pPr>
                        <w:jc w:val="center"/>
                        <w:rPr>
                          <w:b/>
                          <w:noProof/>
                          <w:color w:val="F8F8F8" w:themeColor="background2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  <w:r w:rsidRPr="00F3794C">
                        <w:rPr>
                          <w:b/>
                          <w:noProof/>
                          <w:color w:val="F8F8F8" w:themeColor="background2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  <w:t xml:space="preserve">CALL FOR </w:t>
                      </w:r>
                      <w:r w:rsidRPr="00F3794C">
                        <w:rPr>
                          <w:b/>
                          <w:noProof/>
                          <w:color w:val="FF0000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0000">
                                <w14:tint w14:val="85000"/>
                                <w14:satMod w14:val="155000"/>
                              </w14:srgbClr>
                            </w14:solidFill>
                          </w14:textFill>
                        </w:rPr>
                        <w:t>FREE</w:t>
                      </w:r>
                      <w:r w:rsidRPr="00F3794C">
                        <w:rPr>
                          <w:b/>
                          <w:noProof/>
                          <w:color w:val="F8F8F8" w:themeColor="background2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  <w:t xml:space="preserve"> QUOTE</w:t>
                      </w:r>
                    </w:p>
                    <w:p w14:paraId="15C242E1" w14:textId="17B57F76" w:rsidR="004404AD" w:rsidRPr="00F3794C" w:rsidRDefault="004404AD" w:rsidP="0071534C">
                      <w:pPr>
                        <w:jc w:val="center"/>
                        <w:rPr>
                          <w:b/>
                          <w:noProof/>
                          <w:color w:val="FFFF00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00">
                                <w14:tint w14:val="85000"/>
                                <w14:satMod w14:val="155000"/>
                              </w14:srgbClr>
                            </w14:solidFill>
                          </w14:textFill>
                        </w:rPr>
                      </w:pPr>
                      <w:r w:rsidRPr="00F3794C">
                        <w:rPr>
                          <w:b/>
                          <w:noProof/>
                          <w:color w:val="FFFF00"/>
                          <w:sz w:val="60"/>
                          <w:szCs w:val="6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00">
                                <w14:tint w14:val="85000"/>
                                <w14:satMod w14:val="155000"/>
                              </w14:srgbClr>
                            </w14:solidFill>
                          </w14:textFill>
                        </w:rPr>
                        <w:t xml:space="preserve">940-479-0189 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F3794C">
        <w:rPr>
          <w:noProof/>
        </w:rPr>
        <mc:AlternateContent>
          <mc:Choice Requires="wps">
            <w:drawing>
              <wp:anchor distT="0" distB="0" distL="114300" distR="114300" simplePos="0" relativeHeight="251705496" behindDoc="0" locked="0" layoutInCell="1" allowOverlap="1" wp14:anchorId="73329AAB" wp14:editId="15ACC2B5">
                <wp:simplePos x="0" y="0"/>
                <wp:positionH relativeFrom="page">
                  <wp:posOffset>6730365</wp:posOffset>
                </wp:positionH>
                <wp:positionV relativeFrom="page">
                  <wp:posOffset>137160</wp:posOffset>
                </wp:positionV>
                <wp:extent cx="3226435" cy="822325"/>
                <wp:effectExtent l="50800" t="25400" r="75565" b="92075"/>
                <wp:wrapThrough wrapText="bothSides">
                  <wp:wrapPolygon edited="0">
                    <wp:start x="-340" y="-667"/>
                    <wp:lineTo x="-340" y="23351"/>
                    <wp:lineTo x="21936" y="23351"/>
                    <wp:lineTo x="21936" y="-667"/>
                    <wp:lineTo x="-340" y="-667"/>
                  </wp:wrapPolygon>
                </wp:wrapThrough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6435" cy="82232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3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" o:spid="_x0000_s1026" style="position:absolute;margin-left:529.95pt;margin-top:10.8pt;width:254.05pt;height:64.75pt;z-index:251705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" fillcolor="black [3200]" strokecolor="black [3040]">
                <v:fill color2="gray [1616]" rotate="t" type="gradient">
                  <o:fill v:ext="view" type="gradientUnscaled"/>
                </v:fill>
                <v:shadow on="t" opacity="22937f" mv:blur="40000f" origin=",.5" offset="0,23000emu"/>
                <w10:wrap type="through" anchorx="page" anchory="page"/>
              </v:rect>
            </w:pict>
          </mc:Fallback>
        </mc:AlternateContent>
      </w:r>
      <w:r w:rsidR="00F3794C">
        <w:rPr>
          <w:noProof/>
        </w:rPr>
        <mc:AlternateContent>
          <mc:Choice Requires="wps">
            <w:drawing>
              <wp:anchor distT="0" distB="0" distL="114300" distR="114300" simplePos="0" relativeHeight="251706520" behindDoc="0" locked="0" layoutInCell="1" allowOverlap="1" wp14:anchorId="65FE3B8B" wp14:editId="1FB65BEB">
                <wp:simplePos x="0" y="0"/>
                <wp:positionH relativeFrom="page">
                  <wp:posOffset>6730365</wp:posOffset>
                </wp:positionH>
                <wp:positionV relativeFrom="page">
                  <wp:posOffset>137160</wp:posOffset>
                </wp:positionV>
                <wp:extent cx="3179445" cy="864235"/>
                <wp:effectExtent l="0" t="0" r="0" b="24765"/>
                <wp:wrapTight wrapText="bothSides">
                  <wp:wrapPolygon edited="0">
                    <wp:start x="173" y="0"/>
                    <wp:lineTo x="173" y="21584"/>
                    <wp:lineTo x="21225" y="21584"/>
                    <wp:lineTo x="21225" y="0"/>
                    <wp:lineTo x="173" y="0"/>
                  </wp:wrapPolygon>
                </wp:wrapTight>
                <wp:docPr id="75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9445" cy="864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55E9DB8" w14:textId="77777777" w:rsidR="004404AD" w:rsidRPr="00CA0338" w:rsidRDefault="004404AD" w:rsidP="00A01411">
                            <w:pPr>
                              <w:pStyle w:val="Heading1"/>
                              <w:jc w:val="center"/>
                              <w:rPr>
                                <w:b/>
                                <w:color w:val="FFFF00"/>
                              </w:rPr>
                            </w:pPr>
                            <w:r w:rsidRPr="00CA0338">
                              <w:rPr>
                                <w:b/>
                                <w:color w:val="FFFF00"/>
                              </w:rPr>
                              <w:t xml:space="preserve">Septic </w:t>
                            </w:r>
                          </w:p>
                          <w:p w14:paraId="49D59C32" w14:textId="77777777" w:rsidR="004404AD" w:rsidRPr="00CA0338" w:rsidRDefault="004404AD" w:rsidP="00A01411">
                            <w:pPr>
                              <w:pStyle w:val="Heading1"/>
                              <w:jc w:val="center"/>
                              <w:rPr>
                                <w:b/>
                                <w:color w:val="FFFF00"/>
                              </w:rPr>
                            </w:pPr>
                            <w:r w:rsidRPr="00CA0338">
                              <w:rPr>
                                <w:b/>
                                <w:color w:val="FFFF00"/>
                              </w:rPr>
                              <w:t>Pumping &amp; Cleaning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8" type="#_x0000_t202" style="position:absolute;margin-left:529.95pt;margin-top:10.8pt;width:250.35pt;height:68.05pt;z-index:251706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" filled="f" stroked="f">
                <v:textbox inset=",0,,0">
                  <w:txbxContent>
                    <w:p w14:paraId="755E9DB8" w14:textId="77777777" w:rsidR="004404AD" w:rsidRPr="00CA0338" w:rsidRDefault="004404AD" w:rsidP="00A01411">
                      <w:pPr>
                        <w:pStyle w:val="Heading1"/>
                        <w:jc w:val="center"/>
                        <w:rPr>
                          <w:b/>
                          <w:color w:val="FFFF00"/>
                        </w:rPr>
                      </w:pPr>
                      <w:r w:rsidRPr="00CA0338">
                        <w:rPr>
                          <w:b/>
                          <w:color w:val="FFFF00"/>
                        </w:rPr>
                        <w:t xml:space="preserve">Septic </w:t>
                      </w:r>
                    </w:p>
                    <w:p w14:paraId="49D59C32" w14:textId="77777777" w:rsidR="004404AD" w:rsidRPr="00CA0338" w:rsidRDefault="004404AD" w:rsidP="00A01411">
                      <w:pPr>
                        <w:pStyle w:val="Heading1"/>
                        <w:jc w:val="center"/>
                        <w:rPr>
                          <w:b/>
                          <w:color w:val="FFFF00"/>
                        </w:rPr>
                      </w:pPr>
                      <w:r w:rsidRPr="00CA0338">
                        <w:rPr>
                          <w:b/>
                          <w:color w:val="FFFF00"/>
                        </w:rPr>
                        <w:t>Pumping &amp; Cleaning</w:t>
                      </w:r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F3794C">
        <w:rPr>
          <w:noProof/>
        </w:rPr>
        <w:drawing>
          <wp:anchor distT="0" distB="0" distL="114300" distR="114300" simplePos="0" relativeHeight="251650040" behindDoc="0" locked="0" layoutInCell="1" allowOverlap="1" wp14:anchorId="23CE2062" wp14:editId="31F108C2">
            <wp:simplePos x="0" y="0"/>
            <wp:positionH relativeFrom="page">
              <wp:posOffset>-19050</wp:posOffset>
            </wp:positionH>
            <wp:positionV relativeFrom="page">
              <wp:posOffset>10160</wp:posOffset>
            </wp:positionV>
            <wp:extent cx="10095230" cy="3812540"/>
            <wp:effectExtent l="0" t="0" r="0" b="0"/>
            <wp:wrapThrough wrapText="bothSides">
              <wp:wrapPolygon edited="0">
                <wp:start x="0" y="0"/>
                <wp:lineTo x="0" y="21442"/>
                <wp:lineTo x="21521" y="21442"/>
                <wp:lineTo x="21521" y="0"/>
                <wp:lineTo x="0" y="0"/>
              </wp:wrapPolygon>
            </wp:wrapThrough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eptic-truck-hero-880x322.jpg"/>
                    <pic:cNvPicPr/>
                  </pic:nvPicPr>
                  <pic:blipFill>
                    <a:blip r:embed="rId11">
                      <a:alphaModFix amt="59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095230" cy="3812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1" relativeHeight="251686040" behindDoc="0" locked="0" layoutInCell="1" allowOverlap="1" wp14:anchorId="7D57273E" wp14:editId="07A99D76">
                <wp:simplePos x="365125" y="3959225"/>
                <wp:positionH relativeFrom="page">
                  <wp:posOffset>365125</wp:posOffset>
                </wp:positionH>
                <wp:positionV relativeFrom="page">
                  <wp:posOffset>3959225</wp:posOffset>
                </wp:positionV>
                <wp:extent cx="2797175" cy="3764915"/>
                <wp:effectExtent l="0" t="0" r="0" b="0"/>
                <wp:wrapThrough wrapText="bothSides">
                  <wp:wrapPolygon edited="0">
                    <wp:start x="196" y="0"/>
                    <wp:lineTo x="196" y="21421"/>
                    <wp:lineTo x="21183" y="21421"/>
                    <wp:lineTo x="21183" y="0"/>
                    <wp:lineTo x="196" y="0"/>
                  </wp:wrapPolygon>
                </wp:wrapThrough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7175" cy="3764915"/>
                          <a:chOff x="0" y="0"/>
                          <a:chExt cx="2797175" cy="3764915"/>
                        </a:xfrm>
                        <a:extLst>
                          <a:ext uri="{0CCBE362-F206-4b92-989A-16890622DB6E}">
                            <ma14:wrappingTextBoxFlag xmlns:ma14="http://schemas.microsoft.com/office/mac/drawingml/2011/main" val="1"/>
                          </a:ext>
                        </a:extLst>
                      </wpg:grpSpPr>
                      <wps:wsp>
                        <wps:cNvPr id="82" name="Text Box 82"/>
                        <wps:cNvSpPr txBox="1"/>
                        <wps:spPr>
                          <a:xfrm>
                            <a:off x="0" y="0"/>
                            <a:ext cx="2797175" cy="376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val="1"/>
                            </a:ext>
                          </a:ex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Text Box 45"/>
                        <wps:cNvSpPr txBox="1"/>
                        <wps:spPr>
                          <a:xfrm>
                            <a:off x="91440" y="45720"/>
                            <a:ext cx="2614295" cy="299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 id="19">
                          <w:txbxContent>
                            <w:p w14:paraId="0844A1F4" w14:textId="77777777" w:rsidR="004404AD" w:rsidRPr="00476825" w:rsidRDefault="004404AD" w:rsidP="00382FC0">
                              <w:pPr>
                                <w:jc w:val="center"/>
                                <w:rPr>
                                  <w:rFonts w:ascii="Helvetica Neue" w:hAnsi="Helvetica Neue"/>
                                  <w:b/>
                                  <w:i/>
                                  <w:color w:val="212529"/>
                                  <w:sz w:val="22"/>
                                  <w:szCs w:val="22"/>
                                </w:rPr>
                              </w:pPr>
                              <w:proofErr w:type="gramStart"/>
                              <w:r w:rsidRPr="00476825">
                                <w:rPr>
                                  <w:rFonts w:ascii="Helvetica Neue" w:hAnsi="Helvetica Neue"/>
                                  <w:b/>
                                  <w:i/>
                                  <w:color w:val="212529"/>
                                  <w:sz w:val="22"/>
                                  <w:szCs w:val="22"/>
                                </w:rPr>
                                <w:t>We don’t talk trash</w:t>
                              </w:r>
                              <w:proofErr w:type="gramEnd"/>
                              <w:r w:rsidRPr="00476825">
                                <w:rPr>
                                  <w:rFonts w:ascii="Helvetica Neue" w:hAnsi="Helvetica Neue"/>
                                  <w:b/>
                                  <w:i/>
                                  <w:color w:val="212529"/>
                                  <w:sz w:val="22"/>
                                  <w:szCs w:val="22"/>
                                </w:rPr>
                                <w:t xml:space="preserve">, </w:t>
                              </w:r>
                              <w:proofErr w:type="gramStart"/>
                              <w:r w:rsidRPr="00476825">
                                <w:rPr>
                                  <w:rFonts w:ascii="Helvetica Neue" w:hAnsi="Helvetica Neue"/>
                                  <w:b/>
                                  <w:i/>
                                  <w:color w:val="212529"/>
                                  <w:sz w:val="22"/>
                                  <w:szCs w:val="22"/>
                                </w:rPr>
                                <w:t>we talk solutions</w:t>
                              </w:r>
                              <w:proofErr w:type="gramEnd"/>
                              <w:r w:rsidRPr="00476825">
                                <w:rPr>
                                  <w:rFonts w:ascii="Helvetica Neue" w:hAnsi="Helvetica Neue"/>
                                  <w:b/>
                                  <w:i/>
                                  <w:color w:val="212529"/>
                                  <w:sz w:val="22"/>
                                  <w:szCs w:val="22"/>
                                </w:rPr>
                                <w:t>!</w:t>
                              </w:r>
                            </w:p>
                            <w:p w14:paraId="117F1A47" w14:textId="0B2FD3DA" w:rsidR="004404AD" w:rsidRPr="00476825" w:rsidRDefault="004404AD" w:rsidP="004404AD">
                              <w:pPr>
                                <w:rPr>
                                  <w:rFonts w:ascii="Helvetica Neue" w:hAnsi="Helvetica Neue"/>
                                  <w:color w:val="212529"/>
                                </w:rPr>
                              </w:pPr>
                              <w:r w:rsidRPr="00476825">
                                <w:rPr>
                                  <w:rFonts w:ascii="Helvetica Neue" w:hAnsi="Helvetica Neue"/>
                                  <w:color w:val="212529"/>
                                </w:rPr>
                                <w:t>Our local team provides professional, friendly, small-town customer service that you won't find anywhere else. There are multi</w:t>
                              </w:r>
                              <w:r>
                                <w:rPr>
                                  <w:rFonts w:ascii="Helvetica Neue" w:hAnsi="Helvetica Neue"/>
                                  <w:color w:val="212529"/>
                                </w:rPr>
                                <w:t>ple packages to meet any budget:</w:t>
                              </w:r>
                            </w:p>
                            <w:p w14:paraId="0EFD450A" w14:textId="24374504" w:rsidR="004404AD" w:rsidRPr="00476825" w:rsidRDefault="004404AD" w:rsidP="00476825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</w:pPr>
                              <w:proofErr w:type="spellStart"/>
                              <w:r w:rsidRPr="00476825"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>Toters</w:t>
                              </w:r>
                              <w:proofErr w:type="spellEnd"/>
                              <w:r w:rsidRPr="00476825"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 xml:space="preserve"> </w:t>
                              </w:r>
                              <w: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 xml:space="preserve"> - </w:t>
                              </w:r>
                              <w:r w:rsidRPr="004404AD">
                                <w:rPr>
                                  <w:rFonts w:ascii="Helvetica Neue" w:hAnsi="Helvetica Neue"/>
                                  <w:b/>
                                  <w:color w:val="212529"/>
                                  <w:sz w:val="30"/>
                                  <w:szCs w:val="30"/>
                                  <w:highlight w:val="yellow"/>
                                </w:rPr>
                                <w:t>starting at $19.99/ per month!</w:t>
                              </w:r>
                            </w:p>
                            <w:p w14:paraId="767655BC" w14:textId="590ED230" w:rsidR="004404AD" w:rsidRPr="00476825" w:rsidRDefault="004404AD" w:rsidP="00476825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</w:pPr>
                              <w: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 xml:space="preserve">2 yard </w:t>
                              </w:r>
                              <w:r w:rsidRPr="00476825"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 xml:space="preserve">Dumpsters </w:t>
                              </w:r>
                              <w: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 xml:space="preserve">– </w:t>
                              </w:r>
                              <w:r w:rsidRPr="004404AD">
                                <w:rPr>
                                  <w:rFonts w:ascii="Helvetica Neue" w:hAnsi="Helvetica Neue"/>
                                  <w:b/>
                                  <w:color w:val="212529"/>
                                  <w:highlight w:val="yellow"/>
                                </w:rPr>
                                <w:t>Start up special $55 per month!</w:t>
                              </w:r>
                              <w: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 xml:space="preserve"> </w:t>
                              </w:r>
                            </w:p>
                            <w:p w14:paraId="519307DA" w14:textId="7460C43B" w:rsidR="004404AD" w:rsidRPr="00476825" w:rsidRDefault="004404AD" w:rsidP="00476825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</w:pPr>
                              <w: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 xml:space="preserve">Bagged Trash Service </w:t>
                              </w:r>
                            </w:p>
                            <w:p w14:paraId="12817EE1" w14:textId="107C092F" w:rsidR="004404AD" w:rsidRDefault="004404AD" w:rsidP="004404A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</w:pPr>
                              <w:r w:rsidRPr="00476825"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>Bulk pick-up</w:t>
                              </w:r>
                              <w: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 xml:space="preserve"> &amp; </w:t>
                              </w:r>
                              <w:r w:rsidRPr="004404AD"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>Garage clean outs</w:t>
                              </w:r>
                            </w:p>
                            <w:p w14:paraId="56AEA5A0" w14:textId="77777777" w:rsidR="00A05599" w:rsidRDefault="004404AD" w:rsidP="00A0559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</w:pPr>
                              <w:r>
                                <w:rPr>
                                  <w:rFonts w:ascii="Helvetica Neue" w:hAnsi="Helvetica Neue"/>
                                  <w:b/>
                                  <w:color w:val="212529"/>
                                </w:rPr>
                                <w:t>See all the Discounts above!</w:t>
                              </w:r>
                            </w:p>
                            <w:p w14:paraId="72D2F744" w14:textId="0514D9F3" w:rsidR="004404AD" w:rsidRPr="00A05599" w:rsidRDefault="004404AD" w:rsidP="00A05599">
                              <w:pPr>
                                <w:pStyle w:val="ListParagraph"/>
                                <w:ind w:left="0"/>
                                <w:rPr>
                                  <w:rFonts w:ascii="Helvetica Neue" w:hAnsi="Helvetica Neue"/>
                                  <w:b/>
                                  <w:color w:val="212529"/>
                                  <w:sz w:val="18"/>
                                  <w:szCs w:val="18"/>
                                </w:rPr>
                              </w:pPr>
                              <w:r w:rsidRPr="00A05599">
                                <w:rPr>
                                  <w:rFonts w:ascii="Helvetica Neue" w:hAnsi="Helvetica Neue"/>
                                  <w:color w:val="212529"/>
                                  <w:sz w:val="18"/>
                                  <w:szCs w:val="18"/>
                                </w:rPr>
                                <w:t xml:space="preserve">We strive to offer dependable and affordable residential trash removal throughout Denton County &amp; all the surrounding areas. </w:t>
                              </w:r>
                            </w:p>
                            <w:p w14:paraId="6317F288" w14:textId="77777777" w:rsidR="004404AD" w:rsidRPr="00476825" w:rsidRDefault="004404AD" w:rsidP="00B42B10">
                              <w:pPr>
                                <w:rPr>
                                  <w:noProof/>
                                  <w:sz w:val="22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 Box 46"/>
                        <wps:cNvSpPr txBox="1"/>
                        <wps:spPr>
                          <a:xfrm>
                            <a:off x="91440" y="343535"/>
                            <a:ext cx="2614295" cy="103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9" seq="1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 Box 47"/>
                        <wps:cNvSpPr txBox="1"/>
                        <wps:spPr>
                          <a:xfrm>
                            <a:off x="91440" y="1379220"/>
                            <a:ext cx="261429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9" seq="2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 Box 53"/>
                        <wps:cNvSpPr txBox="1"/>
                        <wps:spPr>
                          <a:xfrm>
                            <a:off x="91440" y="1844675"/>
                            <a:ext cx="2614295" cy="373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9" seq="3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 Box 54"/>
                        <wps:cNvSpPr txBox="1"/>
                        <wps:spPr>
                          <a:xfrm>
                            <a:off x="91440" y="2216785"/>
                            <a:ext cx="2614295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9" seq="4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91440" y="2403475"/>
                            <a:ext cx="2614295" cy="373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9" seq="5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57"/>
                        <wps:cNvSpPr txBox="1"/>
                        <wps:spPr>
                          <a:xfrm>
                            <a:off x="91440" y="2775585"/>
                            <a:ext cx="2614295" cy="18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9" seq="6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58"/>
                        <wps:cNvSpPr txBox="1"/>
                        <wps:spPr>
                          <a:xfrm>
                            <a:off x="91440" y="2961640"/>
                            <a:ext cx="2614295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9" seq="7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Text Box 59"/>
                        <wps:cNvSpPr txBox="1"/>
                        <wps:spPr>
                          <a:xfrm>
                            <a:off x="91440" y="3234690"/>
                            <a:ext cx="2614295" cy="264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linkedTxbx id="19" seq="8"/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0" o:spid="_x0000_s1069" style="position:absolute;margin-left:28.75pt;margin-top:311.75pt;width:220.25pt;height:296.45pt;z-index:251686040;mso-position-horizontal-relative:page;mso-position-vertical-relative:page" coordsize="2797175,376491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" mv:complextextbox="1">
                <v:shape id="Text Box 82" o:spid="_x0000_s1070" type="#_x0000_t202" style="position:absolute;width:2797175;height:376491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tqm4UxAAA&#10;ANsAAAAPAAAAZHJzL2Rvd25yZXYueG1sRI9Pa8JAFMTvBb/D8oTedGMONaSuQUtbelC02kOPj+zL&#10;H8y+DdltEr+9Kwg9DjPzG2aVjaYRPXWutqxgMY9AEOdW11wq+Dl/zBIQziNrbCyTgis5yNaTpxWm&#10;2g78Tf3JlyJA2KWooPK+TaV0eUUG3dy2xMErbGfQB9mVUnc4BLhpZBxFL9JgzWGhwpbeKsovpz+j&#10;gHajOe+T5bs/bIvP6Dc5DjtdKvU8HTevIDyN/j/8aH9pBUkM9y/hB8j1D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bapuFMQAAADbAAAADwAAAAAAAAAAAAAAAACXAgAAZHJzL2Rv&#10;d25yZXYueG1sUEsFBgAAAAAEAAQA9QAAAIgDAAAAAA==&#10;" mv:complextextbox="1" filled="f" stroked="f"/>
                <v:shape id="_x0000_s1071" type="#_x0000_t202" style="position:absolute;left:91440;top:45720;width:2614295;height:29908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W/S4yxAAA&#10;ANsAAAAPAAAAZHJzL2Rvd25yZXYueG1sRI9Ba8JAFITvBf/D8oTe6sbSikZXEVEQCqUxHjw+s89k&#10;Mfs2za4a/71bKHgcZuYbZrbobC2u1HrjWMFwkIAgLpw2XCrY55u3MQgfkDXWjknBnTws5r2XGaba&#10;3Tij6y6UIkLYp6igCqFJpfRFRRb9wDXE0Tu51mKIsi2lbvEW4baW70kykhYNx4UKG1pVVJx3F6tg&#10;eeBsbX6/jz/ZKTN5Pkn4a3RW6rXfLacgAnXhGf5vb7WCj0/4+xJ/gJw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Fv0uMsQAAADbAAAADwAAAAAAAAAAAAAAAACXAgAAZHJzL2Rv&#10;d25yZXYueG1sUEsFBgAAAAAEAAQA9QAAAIgDAAAAAA==&#10;" filled="f" stroked="f">
                  <v:textbox style="mso-next-textbox:#Text Box 46" inset="0,0,0,0">
                    <w:txbxContent>
                      <w:p w14:paraId="0844A1F4" w14:textId="77777777" w:rsidR="004404AD" w:rsidRPr="00476825" w:rsidRDefault="004404AD" w:rsidP="00382FC0">
                        <w:pPr>
                          <w:jc w:val="center"/>
                          <w:rPr>
                            <w:rFonts w:ascii="Helvetica Neue" w:hAnsi="Helvetica Neue"/>
                            <w:b/>
                            <w:i/>
                            <w:color w:val="212529"/>
                            <w:sz w:val="22"/>
                            <w:szCs w:val="22"/>
                          </w:rPr>
                        </w:pPr>
                        <w:proofErr w:type="gramStart"/>
                        <w:r w:rsidRPr="00476825">
                          <w:rPr>
                            <w:rFonts w:ascii="Helvetica Neue" w:hAnsi="Helvetica Neue"/>
                            <w:b/>
                            <w:i/>
                            <w:color w:val="212529"/>
                            <w:sz w:val="22"/>
                            <w:szCs w:val="22"/>
                          </w:rPr>
                          <w:t>We don’t talk trash</w:t>
                        </w:r>
                        <w:proofErr w:type="gramEnd"/>
                        <w:r w:rsidRPr="00476825">
                          <w:rPr>
                            <w:rFonts w:ascii="Helvetica Neue" w:hAnsi="Helvetica Neue"/>
                            <w:b/>
                            <w:i/>
                            <w:color w:val="212529"/>
                            <w:sz w:val="22"/>
                            <w:szCs w:val="22"/>
                          </w:rPr>
                          <w:t xml:space="preserve">, </w:t>
                        </w:r>
                        <w:proofErr w:type="gramStart"/>
                        <w:r w:rsidRPr="00476825">
                          <w:rPr>
                            <w:rFonts w:ascii="Helvetica Neue" w:hAnsi="Helvetica Neue"/>
                            <w:b/>
                            <w:i/>
                            <w:color w:val="212529"/>
                            <w:sz w:val="22"/>
                            <w:szCs w:val="22"/>
                          </w:rPr>
                          <w:t>we talk solutions</w:t>
                        </w:r>
                        <w:proofErr w:type="gramEnd"/>
                        <w:r w:rsidRPr="00476825">
                          <w:rPr>
                            <w:rFonts w:ascii="Helvetica Neue" w:hAnsi="Helvetica Neue"/>
                            <w:b/>
                            <w:i/>
                            <w:color w:val="212529"/>
                            <w:sz w:val="22"/>
                            <w:szCs w:val="22"/>
                          </w:rPr>
                          <w:t>!</w:t>
                        </w:r>
                      </w:p>
                      <w:p w14:paraId="117F1A47" w14:textId="0B2FD3DA" w:rsidR="004404AD" w:rsidRPr="00476825" w:rsidRDefault="004404AD" w:rsidP="004404AD">
                        <w:pPr>
                          <w:rPr>
                            <w:rFonts w:ascii="Helvetica Neue" w:hAnsi="Helvetica Neue"/>
                            <w:color w:val="212529"/>
                          </w:rPr>
                        </w:pPr>
                        <w:r w:rsidRPr="00476825">
                          <w:rPr>
                            <w:rFonts w:ascii="Helvetica Neue" w:hAnsi="Helvetica Neue"/>
                            <w:color w:val="212529"/>
                          </w:rPr>
                          <w:t>Our local team provides professional, friendly, small-town customer service that you won't find anywhere else. There are multi</w:t>
                        </w:r>
                        <w:r>
                          <w:rPr>
                            <w:rFonts w:ascii="Helvetica Neue" w:hAnsi="Helvetica Neue"/>
                            <w:color w:val="212529"/>
                          </w:rPr>
                          <w:t>ple packages to meet any budget:</w:t>
                        </w:r>
                      </w:p>
                      <w:p w14:paraId="0EFD450A" w14:textId="24374504" w:rsidR="004404AD" w:rsidRPr="00476825" w:rsidRDefault="004404AD" w:rsidP="00476825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Helvetica Neue" w:hAnsi="Helvetica Neue"/>
                            <w:b/>
                            <w:color w:val="212529"/>
                          </w:rPr>
                        </w:pPr>
                        <w:proofErr w:type="spellStart"/>
                        <w:r w:rsidRPr="00476825"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>Toters</w:t>
                        </w:r>
                        <w:proofErr w:type="spellEnd"/>
                        <w:r w:rsidRPr="00476825"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 xml:space="preserve"> </w:t>
                        </w:r>
                        <w:r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 xml:space="preserve"> - </w:t>
                        </w:r>
                        <w:r w:rsidRPr="004404AD">
                          <w:rPr>
                            <w:rFonts w:ascii="Helvetica Neue" w:hAnsi="Helvetica Neue"/>
                            <w:b/>
                            <w:color w:val="212529"/>
                            <w:sz w:val="30"/>
                            <w:szCs w:val="30"/>
                            <w:highlight w:val="yellow"/>
                          </w:rPr>
                          <w:t>starting at $19.99/ per month!</w:t>
                        </w:r>
                      </w:p>
                      <w:p w14:paraId="767655BC" w14:textId="590ED230" w:rsidR="004404AD" w:rsidRPr="00476825" w:rsidRDefault="004404AD" w:rsidP="00476825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Helvetica Neue" w:hAnsi="Helvetica Neue"/>
                            <w:b/>
                            <w:color w:val="212529"/>
                          </w:rPr>
                        </w:pPr>
                        <w:r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 xml:space="preserve">2 yard </w:t>
                        </w:r>
                        <w:r w:rsidRPr="00476825"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 xml:space="preserve">Dumpsters </w:t>
                        </w:r>
                        <w:r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 xml:space="preserve">– </w:t>
                        </w:r>
                        <w:r w:rsidRPr="004404AD">
                          <w:rPr>
                            <w:rFonts w:ascii="Helvetica Neue" w:hAnsi="Helvetica Neue"/>
                            <w:b/>
                            <w:color w:val="212529"/>
                            <w:highlight w:val="yellow"/>
                          </w:rPr>
                          <w:t>Start up special $55 per month!</w:t>
                        </w:r>
                        <w:r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 xml:space="preserve"> </w:t>
                        </w:r>
                      </w:p>
                      <w:p w14:paraId="519307DA" w14:textId="7460C43B" w:rsidR="004404AD" w:rsidRPr="00476825" w:rsidRDefault="004404AD" w:rsidP="00476825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Helvetica Neue" w:hAnsi="Helvetica Neue"/>
                            <w:b/>
                            <w:color w:val="212529"/>
                          </w:rPr>
                        </w:pPr>
                        <w:r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 xml:space="preserve">Bagged Trash Service </w:t>
                        </w:r>
                      </w:p>
                      <w:p w14:paraId="12817EE1" w14:textId="107C092F" w:rsidR="004404AD" w:rsidRDefault="004404AD" w:rsidP="004404AD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Helvetica Neue" w:hAnsi="Helvetica Neue"/>
                            <w:b/>
                            <w:color w:val="212529"/>
                          </w:rPr>
                        </w:pPr>
                        <w:r w:rsidRPr="00476825"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>Bulk pick-up</w:t>
                        </w:r>
                        <w:r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 xml:space="preserve"> &amp; </w:t>
                        </w:r>
                        <w:r w:rsidRPr="004404AD"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>Garage clean outs</w:t>
                        </w:r>
                      </w:p>
                      <w:p w14:paraId="56AEA5A0" w14:textId="77777777" w:rsidR="00A05599" w:rsidRDefault="004404AD" w:rsidP="00A05599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Helvetica Neue" w:hAnsi="Helvetica Neue"/>
                            <w:b/>
                            <w:color w:val="212529"/>
                          </w:rPr>
                        </w:pPr>
                        <w:r>
                          <w:rPr>
                            <w:rFonts w:ascii="Helvetica Neue" w:hAnsi="Helvetica Neue"/>
                            <w:b/>
                            <w:color w:val="212529"/>
                          </w:rPr>
                          <w:t>See all the Discounts above!</w:t>
                        </w:r>
                      </w:p>
                      <w:p w14:paraId="72D2F744" w14:textId="0514D9F3" w:rsidR="004404AD" w:rsidRPr="00A05599" w:rsidRDefault="004404AD" w:rsidP="00A05599">
                        <w:pPr>
                          <w:pStyle w:val="ListParagraph"/>
                          <w:ind w:left="0"/>
                          <w:rPr>
                            <w:rFonts w:ascii="Helvetica Neue" w:hAnsi="Helvetica Neue"/>
                            <w:b/>
                            <w:color w:val="212529"/>
                            <w:sz w:val="18"/>
                            <w:szCs w:val="18"/>
                          </w:rPr>
                        </w:pPr>
                        <w:r w:rsidRPr="00A05599">
                          <w:rPr>
                            <w:rFonts w:ascii="Helvetica Neue" w:hAnsi="Helvetica Neue"/>
                            <w:color w:val="212529"/>
                            <w:sz w:val="18"/>
                            <w:szCs w:val="18"/>
                          </w:rPr>
                          <w:t xml:space="preserve">We strive to offer dependable and affordable residential trash removal throughout Denton County &amp; all the surrounding areas. </w:t>
                        </w:r>
                      </w:p>
                      <w:p w14:paraId="6317F288" w14:textId="77777777" w:rsidR="004404AD" w:rsidRPr="00476825" w:rsidRDefault="004404AD" w:rsidP="00B42B10">
                        <w:pPr>
                          <w:rPr>
                            <w:noProof/>
                            <w:sz w:val="22"/>
                            <w:szCs w:val="22"/>
                          </w:rPr>
                        </w:pPr>
                      </w:p>
                    </w:txbxContent>
                  </v:textbox>
                </v:shape>
                <v:shape id="Text Box 46" o:spid="_x0000_s1072" type="#_x0000_t202" style="position:absolute;left:91440;top:343535;width:2614295;height:103695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mL7BFxAAA&#10;ANsAAAAPAAAAZHJzL2Rvd25yZXYueG1sRI9Ba8JAFITvBf/D8oTe6sZSQhvdiEgLQqEY48HjM/uS&#10;LGbfptlV03/fFQo9DjPzDbNcjbYTVxq8caxgPktAEFdOG24UHMqPp1cQPiBr7ByTgh/ysMonD0vM&#10;tLtxQdd9aESEsM9QQRtCn0npq5Ys+pnriaNXu8FiiHJopB7wFuG2k89JkkqLhuNCiz1tWqrO+4tV&#10;sD5y8W6+v067oi5MWb4l/JmelXqcjusFiEBj+A//tbdawUsK9y/xB8j8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5i+wRcQAAADbAAAADwAAAAAAAAAAAAAAAACXAgAAZHJzL2Rv&#10;d25yZXYueG1sUEsFBgAAAAAEAAQA9QAAAIgDAAAAAA==&#10;" filled="f" stroked="f">
                  <v:textbox style="mso-next-textbox:#Text Box 47" inset="0,0,0,0">
                    <w:txbxContent/>
                  </v:textbox>
                </v:shape>
                <v:shape id="Text Box 47" o:spid="_x0000_s1073" type="#_x0000_t202" style="position:absolute;left:91440;top:1379220;width:2614295;height:4667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JYxXexQAA&#10;ANsAAAAPAAAAZHJzL2Rvd25yZXYueG1sRI9Ba8JAFITvQv/D8gredFMRbdOsIqWFglCM6aHH1+xL&#10;sph9G7Nbjf++Kwgeh5n5hsnWg23FiXpvHCt4miYgiEunDdcKvouPyTMIH5A1to5JwYU8rFcPowxT&#10;7c6c02kfahEh7FNU0ITQpVL6siGLfuo64uhVrrcYouxrqXs8R7ht5SxJFtKi4bjQYEdvDZWH/Z9V&#10;sPnh/N0cv353eZWbonhJeLs4KDV+HDavIAIN4R6+tT+1gvkSrl/iD5Crf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ljFd7FAAAA2wAAAA8AAAAAAAAAAAAAAAAAlwIAAGRycy9k&#10;b3ducmV2LnhtbFBLBQYAAAAABAAEAPUAAACJAwAAAAA=&#10;" filled="f" stroked="f">
                  <v:textbox style="mso-next-textbox:#_x0000_s1074" inset="0,0,0,0">
                    <w:txbxContent/>
                  </v:textbox>
                </v:shape>
                <v:shape id="_x0000_s1074" type="#_x0000_t202" style="position:absolute;left:91440;top:1844675;width:2614295;height:37338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zgYUAxAAA&#10;ANsAAAAPAAAAZHJzL2Rvd25yZXYueG1sRI9Ba8JAFITvBf/D8oTe6saWikZXEVEQCqUxHjw+s89k&#10;Mfs2za4a/71bKHgcZuYbZrbobC2u1HrjWMFwkIAgLpw2XCrY55u3MQgfkDXWjknBnTws5r2XGaba&#10;3Tij6y6UIkLYp6igCqFJpfRFRRb9wDXE0Tu51mKIsi2lbvEW4baW70kykhYNx4UKG1pVVJx3F6tg&#10;eeBsbX6/jz/ZKTN5Pkn4a3RW6rXfLacgAnXhGf5vb7WCzw/4+xJ/gJw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c4GFAMQAAADbAAAADwAAAAAAAAAAAAAAAACXAgAAZHJzL2Rv&#10;d25yZXYueG1sUEsFBgAAAAAEAAQA9QAAAIgDAAAAAA==&#10;" filled="f" stroked="f">
                  <v:textbox style="mso-next-textbox:#Text Box 54" inset="0,0,0,0">
                    <w:txbxContent/>
                  </v:textbox>
                </v:shape>
                <v:shape id="Text Box 54" o:spid="_x0000_s1075" type="#_x0000_t202" style="position:absolute;left:91440;top:2216785;width:2614295;height:1879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8aB10xAAA&#10;ANsAAAAPAAAAZHJzL2Rvd25yZXYueG1sRI9Ba8JAFITvBf/D8oTe6sbSikZXEVEQCqUxHjw+s89k&#10;Mfs2za4a/71bKHgcZuYbZrbobC2u1HrjWMFwkIAgLpw2XCrY55u3MQgfkDXWjknBnTws5r2XGaba&#10;3Tij6y6UIkLYp6igCqFJpfRFRRb9wDXE0Tu51mKIsi2lbvEW4baW70kykhYNx4UKG1pVVJx3F6tg&#10;eeBsbX6/jz/ZKTN5Pkn4a3RW6rXfLacgAnXhGf5vb7WCzw/4+xJ/gJw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/GgddMQAAADbAAAADwAAAAAAAAAAAAAAAACXAgAAZHJzL2Rv&#10;d25yZXYueG1sUEsFBgAAAAAEAAQA9QAAAIgDAAAAAA==&#10;" filled="f" stroked="f">
                  <v:textbox style="mso-next-textbox:#Text Box 56" inset="0,0,0,0">
                    <w:txbxContent/>
                  </v:textbox>
                </v:shape>
                <v:shape id="Text Box 56" o:spid="_x0000_s1076" type="#_x0000_t202" style="position:absolute;left:91440;top:2403475;width:2614295;height:37338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j9iaYxAAA&#10;ANsAAAAPAAAAZHJzL2Rvd25yZXYueG1sRI9Ba8JAFITvBf/D8oTe6sZCQxvdiEgLQqEY48HjM/uS&#10;LGbfptlV03/fFQo9DjPzDbNcjbYTVxq8caxgPktAEFdOG24UHMqPp1cQPiBr7ByTgh/ysMonD0vM&#10;tLtxQdd9aESEsM9QQRtCn0npq5Ys+pnriaNXu8FiiHJopB7wFuG2k89JkkqLhuNCiz1tWqrO+4tV&#10;sD5y8W6+v067oi5MWb4l/JmelXqcjusFiEBj+A//tbdawUsK9y/xB8j8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Y/YmmMQAAADbAAAADwAAAAAAAAAAAAAAAACXAgAAZHJzL2Rv&#10;d25yZXYueG1sUEsFBgAAAAAEAAQA9QAAAIgDAAAAAA==&#10;" filled="f" stroked="f">
                  <v:textbox style="mso-next-textbox:#Text Box 57" inset="0,0,0,0">
                    <w:txbxContent/>
                  </v:textbox>
                </v:shape>
                <v:shape id="Text Box 57" o:spid="_x0000_s1077" type="#_x0000_t202" style="position:absolute;left:91440;top:2775585;width:2614295;height:1873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uoMDxQAA&#10;ANsAAAAPAAAAZHJzL2Rvd25yZXYueG1sRI9Ba8JAFITvQv/D8gredFNBbdOsIqWFglCM6aHH1+xL&#10;sph9G7Nbjf++Kwgeh5n5hsnWg23FiXpvHCt4miYgiEunDdcKvouPyTMIH5A1to5JwYU8rFcPowxT&#10;7c6c02kfahEh7FNU0ITQpVL6siGLfuo64uhVrrcYouxrqXs8R7ht5SxJFtKi4bjQYEdvDZWH/Z9V&#10;sPnh/N0cv353eZWbonhJeLs4KDV+HDavIAIN4R6+tT+1gvkSrl/iD5Crf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Ay6gwPFAAAA2wAAAA8AAAAAAAAAAAAAAAAAlwIAAGRycy9k&#10;b3ducmV2LnhtbFBLBQYAAAAABAAEAPUAAACJAwAAAAA=&#10;" filled="f" stroked="f">
                  <v:textbox style="mso-next-textbox:#Text Box 58" inset="0,0,0,0">
                    <w:txbxContent/>
                  </v:textbox>
                </v:shape>
                <v:shape id="Text Box 58" o:spid="_x0000_s1078" type="#_x0000_t202" style="position:absolute;left:91440;top:2961640;width:2614295;height:27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9JRdxwAAA&#10;ANsAAAAPAAAAZHJzL2Rvd25yZXYueG1sRE9Ni8IwEL0v+B/CCN7W1AVlrUYRcUFYEGs9eBybsQ02&#10;k9pE7f57cxD2+Hjf82Vna/Gg1hvHCkbDBARx4bThUsEx//n8BuEDssbaMSn4Iw/LRe9jjql2T87o&#10;cQiliCHsU1RQhdCkUvqiIot+6BriyF1cazFE2JZSt/iM4baWX0kykRYNx4YKG1pXVFwPd6tgdeJs&#10;Y2678z67ZCbPpwn/Tq5KDfrdagYiUBf+xW/3VisYx7HxS/wBcvE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9JRdxwAAAANsAAAAPAAAAAAAAAAAAAAAAAJcCAABkcnMvZG93bnJl&#10;di54bWxQSwUGAAAAAAQABAD1AAAAhAMAAAAA&#10;" filled="f" stroked="f">
                  <v:textbox style="mso-next-textbox:#Text Box 59" inset="0,0,0,0">
                    <w:txbxContent/>
                  </v:textbox>
                </v:shape>
                <v:shape id="Text Box 59" o:spid="_x0000_s1079" type="#_x0000_t202" style="position:absolute;left:91440;top:3234690;width:2614295;height:26479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SabLqwwAA&#10;ANsAAAAPAAAAZHJzL2Rvd25yZXYueG1sRI9Ba8JAFITvBf/D8gre6qaCUlNXEVEQhGKMB4+v2Wey&#10;mH0bs6vGf98VCh6HmfmGmc47W4sbtd44VvA5SEAQF04bLhUc8vXHFwgfkDXWjknBgzzMZ723Kaba&#10;3Tmj2z6UIkLYp6igCqFJpfRFRRb9wDXE0Tu51mKIsi2lbvEe4baWwyQZS4uG40KFDS0rKs77q1Ww&#10;OHK2Mpef3112ykyeTxLejs9K9d+7xTeIQF14hf/bG61gNIHnl/gD5Ow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SabLqwwAAANsAAAAPAAAAAAAAAAAAAAAAAJcCAABkcnMvZG93&#10;bnJldi54bWxQSwUGAAAAAAQABAD1AAAAhwMAAAAA&#10;" filled="f" stroked="f">
                  <v:textbox inset="0,0,0,0">
                    <w:txbxContent/>
                  </v:textbox>
                </v:shape>
                <w10:wrap type="through" anchorx="page" anchory="page"/>
              </v:group>
            </w:pict>
          </mc:Fallback>
        </mc:AlternateContent>
      </w:r>
      <w:r w:rsidR="00476825">
        <w:rPr>
          <w:noProof/>
        </w:rPr>
        <w:drawing>
          <wp:anchor distT="0" distB="0" distL="114300" distR="114300" simplePos="0" relativeHeight="251654140" behindDoc="0" locked="0" layoutInCell="1" allowOverlap="1" wp14:anchorId="1B672D4E" wp14:editId="1EB046B3">
            <wp:simplePos x="0" y="0"/>
            <wp:positionH relativeFrom="page">
              <wp:posOffset>3304540</wp:posOffset>
            </wp:positionH>
            <wp:positionV relativeFrom="page">
              <wp:posOffset>3846830</wp:posOffset>
            </wp:positionV>
            <wp:extent cx="3439160" cy="3940175"/>
            <wp:effectExtent l="0" t="0" r="0" b="0"/>
            <wp:wrapThrough wrapText="bothSides">
              <wp:wrapPolygon edited="0">
                <wp:start x="0" y="0"/>
                <wp:lineTo x="0" y="21443"/>
                <wp:lineTo x="21377" y="21443"/>
                <wp:lineTo x="21377" y="0"/>
                <wp:lineTo x="0" y="0"/>
              </wp:wrapPolygon>
            </wp:wrapThrough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1147.jpg"/>
                    <pic:cNvPicPr/>
                  </pic:nvPicPr>
                  <pic:blipFill rotWithShape="1">
                    <a:blip r:embed="rId12">
                      <a:alphaModFix amt="51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82" t="13793" r="40540" b="14595"/>
                    <a:stretch/>
                  </pic:blipFill>
                  <pic:spPr bwMode="auto">
                    <a:xfrm>
                      <a:off x="0" y="0"/>
                      <a:ext cx="3439160" cy="394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6E45">
        <w:rPr>
          <w:noProof/>
        </w:rPr>
        <mc:AlternateContent>
          <mc:Choice Requires="wps">
            <w:drawing>
              <wp:anchor distT="0" distB="0" distL="114300" distR="114300" simplePos="0" relativeHeight="251687064" behindDoc="0" locked="0" layoutInCell="1" allowOverlap="1" wp14:anchorId="4727ADBC" wp14:editId="6B950788">
                <wp:simplePos x="0" y="0"/>
                <wp:positionH relativeFrom="page">
                  <wp:posOffset>365760</wp:posOffset>
                </wp:positionH>
                <wp:positionV relativeFrom="page">
                  <wp:posOffset>7452360</wp:posOffset>
                </wp:positionV>
                <wp:extent cx="9095740" cy="383540"/>
                <wp:effectExtent l="0" t="0" r="0" b="0"/>
                <wp:wrapThrough wrapText="bothSides">
                  <wp:wrapPolygon edited="0">
                    <wp:start x="60" y="0"/>
                    <wp:lineTo x="60" y="20026"/>
                    <wp:lineTo x="21473" y="20026"/>
                    <wp:lineTo x="21473" y="0"/>
                    <wp:lineTo x="60" y="0"/>
                  </wp:wrapPolygon>
                </wp:wrapThrough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95740" cy="383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15755FF" w14:textId="77777777" w:rsidR="004404AD" w:rsidRPr="00CB17AF" w:rsidRDefault="004404AD" w:rsidP="009247CF">
                            <w:pPr>
                              <w:jc w:val="center"/>
                              <w:rPr>
                                <w:b/>
                                <w:noProof/>
                                <w:color w:val="FF0000"/>
                              </w:rPr>
                            </w:pPr>
                            <w:r w:rsidRPr="00CB17AF">
                              <w:rPr>
                                <w:rFonts w:ascii="Helvetica Neue" w:eastAsia="Times New Roman" w:hAnsi="Helvetica Neue" w:cs="Times New Roman"/>
                                <w:b/>
                                <w:color w:val="FF0000"/>
                                <w:highlight w:val="black"/>
                                <w:shd w:val="clear" w:color="auto" w:fill="FFFFFF"/>
                              </w:rPr>
                              <w:t>NO HIDDEN FEES, NO FUEL SURCHARGES, NO ADMINISTRATION FEES, NO GAMES, NO HASSLES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4" o:spid="_x0000_s1080" type="#_x0000_t202" style="position:absolute;margin-left:28.8pt;margin-top:586.8pt;width:716.2pt;height:30.2pt;z-index:251687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" mv:complextextbox="1" filled="f" stroked="f">
                <v:textbox>
                  <w:txbxContent>
                    <w:p w14:paraId="715755FF" w14:textId="77777777" w:rsidR="004404AD" w:rsidRPr="00CB17AF" w:rsidRDefault="004404AD" w:rsidP="009247CF">
                      <w:pPr>
                        <w:jc w:val="center"/>
                        <w:rPr>
                          <w:b/>
                          <w:noProof/>
                          <w:color w:val="FF0000"/>
                        </w:rPr>
                      </w:pPr>
                      <w:r w:rsidRPr="00CB17AF">
                        <w:rPr>
                          <w:rFonts w:ascii="Helvetica Neue" w:eastAsia="Times New Roman" w:hAnsi="Helvetica Neue" w:cs="Times New Roman"/>
                          <w:b/>
                          <w:color w:val="FF0000"/>
                          <w:highlight w:val="black"/>
                          <w:shd w:val="clear" w:color="auto" w:fill="FFFFFF"/>
                        </w:rPr>
                        <w:t>NO HIDDEN FEES, NO FUEL SURCHARGES, NO ADMINISTRATION FEES, NO GAMES, NO HASSLES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D92654">
        <w:rPr>
          <w:noProof/>
        </w:rPr>
        <w:drawing>
          <wp:anchor distT="0" distB="0" distL="114300" distR="114300" simplePos="0" relativeHeight="251655165" behindDoc="0" locked="0" layoutInCell="1" allowOverlap="1" wp14:anchorId="0F7CB5AC" wp14:editId="4F4EE9B0">
            <wp:simplePos x="0" y="0"/>
            <wp:positionH relativeFrom="page">
              <wp:posOffset>-251460</wp:posOffset>
            </wp:positionH>
            <wp:positionV relativeFrom="page">
              <wp:posOffset>3822700</wp:posOffset>
            </wp:positionV>
            <wp:extent cx="3556000" cy="4000500"/>
            <wp:effectExtent l="0" t="0" r="0" b="12700"/>
            <wp:wrapThrough wrapText="bothSides">
              <wp:wrapPolygon edited="0">
                <wp:start x="0" y="0"/>
                <wp:lineTo x="0" y="21531"/>
                <wp:lineTo x="21446" y="21531"/>
                <wp:lineTo x="21446" y="0"/>
                <wp:lineTo x="0" y="0"/>
              </wp:wrapPolygon>
            </wp:wrapThrough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67.jpg"/>
                    <pic:cNvPicPr/>
                  </pic:nvPicPr>
                  <pic:blipFill rotWithShape="1">
                    <a:blip r:embed="rId13">
                      <a:alphaModFix amt="4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49" r="18320"/>
                    <a:stretch/>
                  </pic:blipFill>
                  <pic:spPr bwMode="auto">
                    <a:xfrm>
                      <a:off x="0" y="0"/>
                      <a:ext cx="3556000" cy="400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2673">
        <w:rPr>
          <w:noProof/>
        </w:rPr>
        <mc:AlternateContent>
          <mc:Choice Requires="wps">
            <w:drawing>
              <wp:anchor distT="0" distB="0" distL="114300" distR="114300" simplePos="0" relativeHeight="251672728" behindDoc="0" locked="0" layoutInCell="1" allowOverlap="1" wp14:anchorId="74451A2F" wp14:editId="2167D364">
                <wp:simplePos x="0" y="0"/>
                <wp:positionH relativeFrom="page">
                  <wp:posOffset>6731000</wp:posOffset>
                </wp:positionH>
                <wp:positionV relativeFrom="page">
                  <wp:posOffset>3886200</wp:posOffset>
                </wp:positionV>
                <wp:extent cx="0" cy="3098800"/>
                <wp:effectExtent l="0" t="0" r="25400" b="25400"/>
                <wp:wrapNone/>
                <wp:docPr id="66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988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" o:spid="_x0000_s1026" style="position:absolute;z-index:251672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0pt,306pt" to="530pt,550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" strokecolor="black [3213]" strokeweight="1pt">
                <v:shadow opacity="22938f" mv:blur="38100f" offset="0,2pt"/>
                <w10:wrap anchorx="page" anchory="page"/>
              </v:line>
            </w:pict>
          </mc:Fallback>
        </mc:AlternateContent>
      </w:r>
      <w:r w:rsidR="00362673">
        <w:rPr>
          <w:noProof/>
        </w:rPr>
        <w:drawing>
          <wp:anchor distT="0" distB="0" distL="114300" distR="114300" simplePos="0" relativeHeight="251656190" behindDoc="0" locked="0" layoutInCell="1" allowOverlap="1" wp14:anchorId="55B5E092" wp14:editId="27255DA0">
            <wp:simplePos x="0" y="0"/>
            <wp:positionH relativeFrom="page">
              <wp:posOffset>6743700</wp:posOffset>
            </wp:positionH>
            <wp:positionV relativeFrom="page">
              <wp:posOffset>3761105</wp:posOffset>
            </wp:positionV>
            <wp:extent cx="3333115" cy="4496435"/>
            <wp:effectExtent l="0" t="0" r="0" b="0"/>
            <wp:wrapThrough wrapText="bothSides">
              <wp:wrapPolygon edited="0">
                <wp:start x="0" y="0"/>
                <wp:lineTo x="0" y="21475"/>
                <wp:lineTo x="21398" y="21475"/>
                <wp:lineTo x="21398" y="0"/>
                <wp:lineTo x="0" y="0"/>
              </wp:wrapPolygon>
            </wp:wrapThrough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56.jpg"/>
                    <pic:cNvPicPr/>
                  </pic:nvPicPr>
                  <pic:blipFill>
                    <a:blip r:embed="rId14">
                      <a:alphaModFix am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115" cy="4496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6382">
        <w:rPr>
          <w:noProof/>
        </w:rPr>
        <mc:AlternateContent>
          <mc:Choice Requires="wps">
            <w:drawing>
              <wp:anchor distT="0" distB="0" distL="114300" distR="114300" simplePos="0" relativeHeight="251658370" behindDoc="0" locked="0" layoutInCell="1" allowOverlap="1" wp14:anchorId="5904044C" wp14:editId="5F8582BD">
                <wp:simplePos x="0" y="0"/>
                <wp:positionH relativeFrom="page">
                  <wp:posOffset>3304540</wp:posOffset>
                </wp:positionH>
                <wp:positionV relativeFrom="page">
                  <wp:posOffset>3886200</wp:posOffset>
                </wp:positionV>
                <wp:extent cx="0" cy="3098800"/>
                <wp:effectExtent l="0" t="0" r="25400" b="25400"/>
                <wp:wrapNone/>
                <wp:docPr id="14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988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" o:spid="_x0000_s1026" style="position:absolute;z-index:25165837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0.2pt,306pt" to="260.2pt,550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" strokecolor="black [3213]" strokeweight="1pt">
                <v:shadow opacity="22938f" mv:blur="38100f" offset="0,2pt"/>
                <w10:wrap anchorx="page" anchory="page"/>
              </v:line>
            </w:pict>
          </mc:Fallback>
        </mc:AlternateContent>
      </w:r>
      <w:r w:rsidR="00B42B10" w:rsidRPr="00B42B10">
        <w:rPr>
          <w:rFonts w:ascii="Helvetica Neue" w:hAnsi="Helvetica Neue" w:cs="Times New Roman"/>
          <w:color w:val="212529"/>
        </w:rPr>
        <w:t xml:space="preserve"> </w:t>
      </w:r>
      <w:r w:rsidR="009247CF" w:rsidRPr="009247CF">
        <w:rPr>
          <w:rFonts w:ascii="Helvetica Neue" w:eastAsia="Times New Roman" w:hAnsi="Helvetica Neue" w:cs="Times New Roman"/>
          <w:color w:val="212529"/>
          <w:shd w:val="clear" w:color="auto" w:fill="FFFFFF"/>
        </w:rPr>
        <w:t xml:space="preserve"> </w:t>
      </w:r>
    </w:p>
    <w:sectPr w:rsidR="00552295" w:rsidSect="00E54199">
      <w:pgSz w:w="15840" w:h="12240" w:orient="landscape"/>
      <w:pgMar w:top="576" w:right="576" w:bottom="576" w:left="576" w:header="576" w:footer="576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7CB4E2C" w14:textId="77777777" w:rsidR="00C56579" w:rsidRDefault="00C56579">
      <w:pPr>
        <w:spacing w:after="0"/>
      </w:pPr>
      <w:r>
        <w:separator/>
      </w:r>
    </w:p>
  </w:endnote>
  <w:endnote w:type="continuationSeparator" w:id="0">
    <w:p w14:paraId="5AA0B932" w14:textId="77777777" w:rsidR="00C56579" w:rsidRDefault="00C5657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auto"/>
    <w:pitch w:val="variable"/>
    <w:sig w:usb0="A00002EF" w:usb1="4000A44B" w:usb2="00000000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CEFE2DE" w14:textId="77777777" w:rsidR="00C56579" w:rsidRDefault="00C56579">
      <w:pPr>
        <w:spacing w:after="0"/>
      </w:pPr>
      <w:r>
        <w:separator/>
      </w:r>
    </w:p>
  </w:footnote>
  <w:footnote w:type="continuationSeparator" w:id="0">
    <w:p w14:paraId="2FFD6DD2" w14:textId="77777777" w:rsidR="00C56579" w:rsidRDefault="00C5657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28171C"/>
    <w:multiLevelType w:val="hybridMultilevel"/>
    <w:tmpl w:val="5EB49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CC4C13"/>
    <w:multiLevelType w:val="hybridMultilevel"/>
    <w:tmpl w:val="9370D6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EB752C"/>
    <w:multiLevelType w:val="hybridMultilevel"/>
    <w:tmpl w:val="AE3EEAD8"/>
    <w:lvl w:ilvl="0" w:tplc="1FE6219C">
      <w:start w:val="25"/>
      <w:numFmt w:val="bullet"/>
      <w:lvlText w:val="-"/>
      <w:lvlJc w:val="left"/>
      <w:pPr>
        <w:ind w:left="720" w:hanging="360"/>
      </w:pPr>
      <w:rPr>
        <w:rFonts w:ascii="Corbel" w:eastAsiaTheme="minorEastAsia" w:hAnsi="Corbe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77B7983"/>
    <w:multiLevelType w:val="hybridMultilevel"/>
    <w:tmpl w:val="DCEE2C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50F01C6"/>
    <w:multiLevelType w:val="hybridMultilevel"/>
    <w:tmpl w:val="6EC01D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embedSystemFonts/>
  <w:proofState w:spelling="clean" w:grammar="clean"/>
  <w:attachedTemplate r:id="rId1"/>
  <w:revisionView w:markup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doNotVertAlignCellWithSp/>
    <w:doNotBreakConstrainedForced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  <w:docVar w:name="PublishingViewTables" w:val="0"/>
    <w:docVar w:name="ShowStaticGuides" w:val="0"/>
  </w:docVars>
  <w:rsids>
    <w:rsidRoot w:val="00552295"/>
    <w:rsid w:val="000026FB"/>
    <w:rsid w:val="00034530"/>
    <w:rsid w:val="00102D74"/>
    <w:rsid w:val="00154CA0"/>
    <w:rsid w:val="001E439A"/>
    <w:rsid w:val="00280828"/>
    <w:rsid w:val="00284D29"/>
    <w:rsid w:val="002C0137"/>
    <w:rsid w:val="002D2436"/>
    <w:rsid w:val="002F4E43"/>
    <w:rsid w:val="00323A1D"/>
    <w:rsid w:val="00362673"/>
    <w:rsid w:val="003644EB"/>
    <w:rsid w:val="00370E2C"/>
    <w:rsid w:val="00382FC0"/>
    <w:rsid w:val="003B62DB"/>
    <w:rsid w:val="003C0C70"/>
    <w:rsid w:val="00406362"/>
    <w:rsid w:val="004404AD"/>
    <w:rsid w:val="00464A67"/>
    <w:rsid w:val="00476825"/>
    <w:rsid w:val="004B33D3"/>
    <w:rsid w:val="004D44B4"/>
    <w:rsid w:val="004E6E45"/>
    <w:rsid w:val="004F4580"/>
    <w:rsid w:val="00552295"/>
    <w:rsid w:val="005E29DB"/>
    <w:rsid w:val="006424D9"/>
    <w:rsid w:val="00691757"/>
    <w:rsid w:val="006960A2"/>
    <w:rsid w:val="006C3FA6"/>
    <w:rsid w:val="006C3FB7"/>
    <w:rsid w:val="006C6382"/>
    <w:rsid w:val="0071534C"/>
    <w:rsid w:val="00735E48"/>
    <w:rsid w:val="007402B3"/>
    <w:rsid w:val="00740646"/>
    <w:rsid w:val="00783C89"/>
    <w:rsid w:val="007843B2"/>
    <w:rsid w:val="00793AE3"/>
    <w:rsid w:val="008A1C7E"/>
    <w:rsid w:val="009247CF"/>
    <w:rsid w:val="009263F9"/>
    <w:rsid w:val="009D2388"/>
    <w:rsid w:val="00A01411"/>
    <w:rsid w:val="00A05599"/>
    <w:rsid w:val="00A56B38"/>
    <w:rsid w:val="00B10C08"/>
    <w:rsid w:val="00B42B10"/>
    <w:rsid w:val="00B85E8E"/>
    <w:rsid w:val="00BC3C32"/>
    <w:rsid w:val="00BE1C8F"/>
    <w:rsid w:val="00C33DC4"/>
    <w:rsid w:val="00C56579"/>
    <w:rsid w:val="00C93A7C"/>
    <w:rsid w:val="00CA0338"/>
    <w:rsid w:val="00CB17AF"/>
    <w:rsid w:val="00CC29A9"/>
    <w:rsid w:val="00D40FC2"/>
    <w:rsid w:val="00D5001B"/>
    <w:rsid w:val="00D92654"/>
    <w:rsid w:val="00DA0653"/>
    <w:rsid w:val="00E044C0"/>
    <w:rsid w:val="00E42D0E"/>
    <w:rsid w:val="00E54199"/>
    <w:rsid w:val="00E731E2"/>
    <w:rsid w:val="00E76555"/>
    <w:rsid w:val="00EB0410"/>
    <w:rsid w:val="00EF2EEA"/>
    <w:rsid w:val="00F3794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9AB254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Normal" w:qFormat="1"/>
    <w:lsdException w:name="heading 1" w:uiPriority="9" w:qFormat="1"/>
    <w:lsdException w:name="Body Text" w:uiPriority="99"/>
    <w:lsdException w:name="Block Text" w:uiPriority="99"/>
    <w:lsdException w:name="Normal (Web)" w:uiPriority="99"/>
  </w:latentStyles>
  <w:style w:type="paragraph" w:default="1" w:styleId="Normal">
    <w:name w:val="Normal"/>
    <w:qFormat/>
    <w:rsid w:val="00B42B10"/>
  </w:style>
  <w:style w:type="paragraph" w:styleId="Heading1">
    <w:name w:val="heading 1"/>
    <w:basedOn w:val="Normal"/>
    <w:link w:val="Heading1Char"/>
    <w:uiPriority w:val="9"/>
    <w:qFormat/>
    <w:rsid w:val="00F33977"/>
    <w:pPr>
      <w:spacing w:after="0"/>
      <w:outlineLvl w:val="0"/>
    </w:pPr>
    <w:rPr>
      <w:rFonts w:asciiTheme="majorHAnsi" w:eastAsiaTheme="majorEastAsia" w:hAnsiTheme="majorHAnsi" w:cstheme="majorBidi"/>
      <w:bCs/>
      <w:color w:val="FFFFFF" w:themeColor="background1"/>
      <w:sz w:val="48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F33977"/>
    <w:pPr>
      <w:spacing w:after="0"/>
      <w:outlineLvl w:val="1"/>
    </w:pPr>
    <w:rPr>
      <w:rFonts w:asciiTheme="majorHAnsi" w:eastAsiaTheme="majorEastAsia" w:hAnsiTheme="majorHAnsi" w:cstheme="majorBidi"/>
      <w:bCs/>
      <w:color w:val="FFFFFF" w:themeColor="background1"/>
      <w:sz w:val="40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F33977"/>
    <w:pPr>
      <w:spacing w:after="0"/>
      <w:outlineLvl w:val="2"/>
    </w:pPr>
    <w:rPr>
      <w:rFonts w:asciiTheme="majorHAnsi" w:eastAsiaTheme="majorEastAsia" w:hAnsiTheme="majorHAnsi" w:cstheme="majorBidi"/>
      <w:b/>
      <w:bCs/>
      <w:color w:val="000000" w:themeColor="text1"/>
      <w:sz w:val="36"/>
    </w:rPr>
  </w:style>
  <w:style w:type="paragraph" w:styleId="Heading4">
    <w:name w:val="heading 4"/>
    <w:basedOn w:val="Normal"/>
    <w:next w:val="Normal"/>
    <w:link w:val="Heading4Char"/>
    <w:rsid w:val="009D238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DDDDD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nhideWhenUsed/>
    <w:rsid w:val="00670688"/>
    <w:pPr>
      <w:spacing w:after="0" w:line="360" w:lineRule="auto"/>
      <w:jc w:val="center"/>
    </w:pPr>
    <w:rPr>
      <w:color w:val="262626" w:themeColor="text1" w:themeTint="D9"/>
      <w:sz w:val="18"/>
    </w:rPr>
  </w:style>
  <w:style w:type="paragraph" w:styleId="Title">
    <w:name w:val="Title"/>
    <w:basedOn w:val="Normal"/>
    <w:link w:val="TitleChar"/>
    <w:uiPriority w:val="10"/>
    <w:qFormat/>
    <w:rsid w:val="00F33977"/>
    <w:pPr>
      <w:spacing w:after="0"/>
      <w:jc w:val="right"/>
    </w:pPr>
    <w:rPr>
      <w:rFonts w:asciiTheme="majorHAnsi" w:eastAsiaTheme="majorEastAsia" w:hAnsiTheme="majorHAnsi" w:cstheme="majorBidi"/>
      <w:color w:val="FFFFFF" w:themeColor="background1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33977"/>
    <w:rPr>
      <w:rFonts w:asciiTheme="majorHAnsi" w:eastAsiaTheme="majorEastAsia" w:hAnsiTheme="majorHAnsi" w:cstheme="majorBidi"/>
      <w:color w:val="FFFFFF" w:themeColor="background1"/>
      <w:sz w:val="48"/>
      <w:szCs w:val="52"/>
    </w:rPr>
  </w:style>
  <w:style w:type="paragraph" w:styleId="Subtitle">
    <w:name w:val="Subtitle"/>
    <w:basedOn w:val="Normal"/>
    <w:link w:val="SubtitleChar"/>
    <w:uiPriority w:val="11"/>
    <w:qFormat/>
    <w:rsid w:val="00245355"/>
    <w:pPr>
      <w:numPr>
        <w:ilvl w:val="1"/>
      </w:numPr>
      <w:spacing w:after="0"/>
      <w:jc w:val="right"/>
    </w:pPr>
    <w:rPr>
      <w:rFonts w:asciiTheme="majorHAnsi" w:eastAsiaTheme="majorEastAsia" w:hAnsiTheme="majorHAnsi" w:cstheme="majorBidi"/>
      <w:iCs/>
      <w:color w:val="FFFFFF" w:themeColor="background1"/>
      <w:sz w:val="20"/>
    </w:rPr>
  </w:style>
  <w:style w:type="character" w:customStyle="1" w:styleId="SubtitleChar">
    <w:name w:val="Subtitle Char"/>
    <w:basedOn w:val="DefaultParagraphFont"/>
    <w:link w:val="Subtitle"/>
    <w:uiPriority w:val="11"/>
    <w:rsid w:val="00245355"/>
    <w:rPr>
      <w:rFonts w:asciiTheme="majorHAnsi" w:eastAsiaTheme="majorEastAsia" w:hAnsiTheme="majorHAnsi" w:cstheme="majorBidi"/>
      <w:iCs/>
      <w:color w:val="FFFFFF" w:themeColor="background1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F33977"/>
    <w:rPr>
      <w:rFonts w:asciiTheme="majorHAnsi" w:eastAsiaTheme="majorEastAsia" w:hAnsiTheme="majorHAnsi" w:cstheme="majorBidi"/>
      <w:bCs/>
      <w:color w:val="FFFFFF" w:themeColor="background1"/>
      <w:sz w:val="4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33977"/>
    <w:rPr>
      <w:rFonts w:asciiTheme="majorHAnsi" w:eastAsiaTheme="majorEastAsia" w:hAnsiTheme="majorHAnsi" w:cstheme="majorBidi"/>
      <w:bCs/>
      <w:color w:val="FFFFFF" w:themeColor="background1"/>
      <w:sz w:val="4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33977"/>
    <w:rPr>
      <w:rFonts w:asciiTheme="majorHAnsi" w:eastAsiaTheme="majorEastAsia" w:hAnsiTheme="majorHAnsi" w:cstheme="majorBidi"/>
      <w:b/>
      <w:bCs/>
      <w:color w:val="000000" w:themeColor="text1"/>
      <w:sz w:val="36"/>
    </w:rPr>
  </w:style>
  <w:style w:type="paragraph" w:styleId="BodyText">
    <w:name w:val="Body Text"/>
    <w:basedOn w:val="Normal"/>
    <w:link w:val="BodyTextChar"/>
    <w:uiPriority w:val="99"/>
    <w:semiHidden/>
    <w:unhideWhenUsed/>
    <w:rsid w:val="00F33977"/>
    <w:pPr>
      <w:spacing w:after="120" w:line="264" w:lineRule="auto"/>
    </w:pPr>
    <w:rPr>
      <w:color w:val="404040" w:themeColor="text1" w:themeTint="BF"/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F33977"/>
    <w:rPr>
      <w:color w:val="404040" w:themeColor="text1" w:themeTint="BF"/>
      <w:sz w:val="20"/>
    </w:rPr>
  </w:style>
  <w:style w:type="paragraph" w:styleId="BodyText2">
    <w:name w:val="Body Text 2"/>
    <w:basedOn w:val="BodyText"/>
    <w:link w:val="BodyText2Char"/>
    <w:uiPriority w:val="99"/>
    <w:semiHidden/>
    <w:unhideWhenUsed/>
    <w:rsid w:val="00F33977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F33977"/>
    <w:rPr>
      <w:color w:val="404040" w:themeColor="text1" w:themeTint="BF"/>
      <w:sz w:val="20"/>
    </w:rPr>
  </w:style>
  <w:style w:type="paragraph" w:styleId="BodyText3">
    <w:name w:val="Body Text 3"/>
    <w:basedOn w:val="BodyText"/>
    <w:link w:val="BodyText3Char"/>
    <w:uiPriority w:val="99"/>
    <w:semiHidden/>
    <w:unhideWhenUsed/>
    <w:rsid w:val="00F33977"/>
    <w:rPr>
      <w:color w:val="FFFFFF" w:themeColor="background1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F33977"/>
    <w:rPr>
      <w:color w:val="FFFFFF" w:themeColor="background1"/>
      <w:sz w:val="20"/>
      <w:szCs w:val="16"/>
    </w:rPr>
  </w:style>
  <w:style w:type="paragraph" w:styleId="BlockText">
    <w:name w:val="Block Text"/>
    <w:basedOn w:val="Normal"/>
    <w:uiPriority w:val="99"/>
    <w:semiHidden/>
    <w:unhideWhenUsed/>
    <w:rsid w:val="00F33977"/>
    <w:pPr>
      <w:spacing w:after="0"/>
    </w:pPr>
    <w:rPr>
      <w:i/>
      <w:iCs/>
      <w:color w:val="FFFFFF" w:themeColor="background1"/>
      <w:sz w:val="40"/>
    </w:rPr>
  </w:style>
  <w:style w:type="paragraph" w:customStyle="1" w:styleId="Organization">
    <w:name w:val="Organization"/>
    <w:basedOn w:val="Normal"/>
    <w:qFormat/>
    <w:rsid w:val="00F33977"/>
    <w:pPr>
      <w:spacing w:after="0"/>
      <w:jc w:val="center"/>
    </w:pPr>
    <w:rPr>
      <w:b/>
      <w:color w:val="000000" w:themeColor="text2"/>
      <w:sz w:val="22"/>
    </w:rPr>
  </w:style>
  <w:style w:type="paragraph" w:customStyle="1" w:styleId="ContactDetails">
    <w:name w:val="Contact Details"/>
    <w:basedOn w:val="Normal"/>
    <w:qFormat/>
    <w:rsid w:val="00F33977"/>
    <w:pPr>
      <w:spacing w:after="0" w:line="264" w:lineRule="auto"/>
      <w:jc w:val="center"/>
    </w:pPr>
    <w:rPr>
      <w:color w:val="A6A6A6" w:themeColor="background1" w:themeShade="A6"/>
      <w:sz w:val="18"/>
    </w:rPr>
  </w:style>
  <w:style w:type="character" w:customStyle="1" w:styleId="FooterChar">
    <w:name w:val="Footer Char"/>
    <w:basedOn w:val="DefaultParagraphFont"/>
    <w:link w:val="Footer"/>
    <w:rsid w:val="00670688"/>
    <w:rPr>
      <w:color w:val="262626" w:themeColor="text1" w:themeTint="D9"/>
      <w:sz w:val="18"/>
    </w:rPr>
  </w:style>
  <w:style w:type="paragraph" w:styleId="Header">
    <w:name w:val="header"/>
    <w:basedOn w:val="Normal"/>
    <w:link w:val="HeaderChar"/>
    <w:rsid w:val="008401FB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rsid w:val="008401FB"/>
  </w:style>
  <w:style w:type="character" w:styleId="Hyperlink">
    <w:name w:val="Hyperlink"/>
    <w:basedOn w:val="DefaultParagraphFont"/>
    <w:rsid w:val="00102D74"/>
    <w:rPr>
      <w:color w:val="5F5F5F" w:themeColor="hyperlink"/>
      <w:u w:val="single"/>
    </w:rPr>
  </w:style>
  <w:style w:type="character" w:styleId="FollowedHyperlink">
    <w:name w:val="FollowedHyperlink"/>
    <w:basedOn w:val="DefaultParagraphFont"/>
    <w:rsid w:val="00102D74"/>
    <w:rPr>
      <w:color w:val="919191" w:themeColor="followedHyperlink"/>
      <w:u w:val="single"/>
    </w:rPr>
  </w:style>
  <w:style w:type="table" w:styleId="TableGrid">
    <w:name w:val="Table Grid"/>
    <w:basedOn w:val="TableNormal"/>
    <w:rsid w:val="006C3FA6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691757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9D2388"/>
    <w:rPr>
      <w:rFonts w:asciiTheme="majorHAnsi" w:eastAsiaTheme="majorEastAsia" w:hAnsiTheme="majorHAnsi" w:cstheme="majorBidi"/>
      <w:b/>
      <w:bCs/>
      <w:i/>
      <w:iCs/>
      <w:color w:val="DDDDDD" w:themeColor="accent1"/>
    </w:rPr>
  </w:style>
  <w:style w:type="paragraph" w:customStyle="1" w:styleId="card-text">
    <w:name w:val="card-text"/>
    <w:basedOn w:val="Normal"/>
    <w:rsid w:val="009D2388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styleId="ListParagraph">
    <w:name w:val="List Paragraph"/>
    <w:basedOn w:val="Normal"/>
    <w:rsid w:val="004E6E4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>
    <w:lsdException w:name="Normal" w:qFormat="1"/>
    <w:lsdException w:name="heading 1" w:uiPriority="9" w:qFormat="1"/>
    <w:lsdException w:name="Body Text" w:uiPriority="99"/>
    <w:lsdException w:name="Block Text" w:uiPriority="99"/>
    <w:lsdException w:name="Normal (Web)" w:uiPriority="99"/>
  </w:latentStyles>
  <w:style w:type="paragraph" w:default="1" w:styleId="Normal">
    <w:name w:val="Normal"/>
    <w:qFormat/>
    <w:rsid w:val="00B42B10"/>
  </w:style>
  <w:style w:type="paragraph" w:styleId="Heading1">
    <w:name w:val="heading 1"/>
    <w:basedOn w:val="Normal"/>
    <w:link w:val="Heading1Char"/>
    <w:uiPriority w:val="9"/>
    <w:qFormat/>
    <w:rsid w:val="00F33977"/>
    <w:pPr>
      <w:spacing w:after="0"/>
      <w:outlineLvl w:val="0"/>
    </w:pPr>
    <w:rPr>
      <w:rFonts w:asciiTheme="majorHAnsi" w:eastAsiaTheme="majorEastAsia" w:hAnsiTheme="majorHAnsi" w:cstheme="majorBidi"/>
      <w:bCs/>
      <w:color w:val="FFFFFF" w:themeColor="background1"/>
      <w:sz w:val="48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F33977"/>
    <w:pPr>
      <w:spacing w:after="0"/>
      <w:outlineLvl w:val="1"/>
    </w:pPr>
    <w:rPr>
      <w:rFonts w:asciiTheme="majorHAnsi" w:eastAsiaTheme="majorEastAsia" w:hAnsiTheme="majorHAnsi" w:cstheme="majorBidi"/>
      <w:bCs/>
      <w:color w:val="FFFFFF" w:themeColor="background1"/>
      <w:sz w:val="40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F33977"/>
    <w:pPr>
      <w:spacing w:after="0"/>
      <w:outlineLvl w:val="2"/>
    </w:pPr>
    <w:rPr>
      <w:rFonts w:asciiTheme="majorHAnsi" w:eastAsiaTheme="majorEastAsia" w:hAnsiTheme="majorHAnsi" w:cstheme="majorBidi"/>
      <w:b/>
      <w:bCs/>
      <w:color w:val="000000" w:themeColor="text1"/>
      <w:sz w:val="36"/>
    </w:rPr>
  </w:style>
  <w:style w:type="paragraph" w:styleId="Heading4">
    <w:name w:val="heading 4"/>
    <w:basedOn w:val="Normal"/>
    <w:next w:val="Normal"/>
    <w:link w:val="Heading4Char"/>
    <w:rsid w:val="009D238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DDDDD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nhideWhenUsed/>
    <w:rsid w:val="00670688"/>
    <w:pPr>
      <w:spacing w:after="0" w:line="360" w:lineRule="auto"/>
      <w:jc w:val="center"/>
    </w:pPr>
    <w:rPr>
      <w:color w:val="262626" w:themeColor="text1" w:themeTint="D9"/>
      <w:sz w:val="18"/>
    </w:rPr>
  </w:style>
  <w:style w:type="paragraph" w:styleId="Title">
    <w:name w:val="Title"/>
    <w:basedOn w:val="Normal"/>
    <w:link w:val="TitleChar"/>
    <w:uiPriority w:val="10"/>
    <w:qFormat/>
    <w:rsid w:val="00F33977"/>
    <w:pPr>
      <w:spacing w:after="0"/>
      <w:jc w:val="right"/>
    </w:pPr>
    <w:rPr>
      <w:rFonts w:asciiTheme="majorHAnsi" w:eastAsiaTheme="majorEastAsia" w:hAnsiTheme="majorHAnsi" w:cstheme="majorBidi"/>
      <w:color w:val="FFFFFF" w:themeColor="background1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33977"/>
    <w:rPr>
      <w:rFonts w:asciiTheme="majorHAnsi" w:eastAsiaTheme="majorEastAsia" w:hAnsiTheme="majorHAnsi" w:cstheme="majorBidi"/>
      <w:color w:val="FFFFFF" w:themeColor="background1"/>
      <w:sz w:val="48"/>
      <w:szCs w:val="52"/>
    </w:rPr>
  </w:style>
  <w:style w:type="paragraph" w:styleId="Subtitle">
    <w:name w:val="Subtitle"/>
    <w:basedOn w:val="Normal"/>
    <w:link w:val="SubtitleChar"/>
    <w:uiPriority w:val="11"/>
    <w:qFormat/>
    <w:rsid w:val="00245355"/>
    <w:pPr>
      <w:numPr>
        <w:ilvl w:val="1"/>
      </w:numPr>
      <w:spacing w:after="0"/>
      <w:jc w:val="right"/>
    </w:pPr>
    <w:rPr>
      <w:rFonts w:asciiTheme="majorHAnsi" w:eastAsiaTheme="majorEastAsia" w:hAnsiTheme="majorHAnsi" w:cstheme="majorBidi"/>
      <w:iCs/>
      <w:color w:val="FFFFFF" w:themeColor="background1"/>
      <w:sz w:val="20"/>
    </w:rPr>
  </w:style>
  <w:style w:type="character" w:customStyle="1" w:styleId="SubtitleChar">
    <w:name w:val="Subtitle Char"/>
    <w:basedOn w:val="DefaultParagraphFont"/>
    <w:link w:val="Subtitle"/>
    <w:uiPriority w:val="11"/>
    <w:rsid w:val="00245355"/>
    <w:rPr>
      <w:rFonts w:asciiTheme="majorHAnsi" w:eastAsiaTheme="majorEastAsia" w:hAnsiTheme="majorHAnsi" w:cstheme="majorBidi"/>
      <w:iCs/>
      <w:color w:val="FFFFFF" w:themeColor="background1"/>
      <w:sz w:val="20"/>
    </w:rPr>
  </w:style>
  <w:style w:type="character" w:customStyle="1" w:styleId="Heading1Char">
    <w:name w:val="Heading 1 Char"/>
    <w:basedOn w:val="DefaultParagraphFont"/>
    <w:link w:val="Heading1"/>
    <w:uiPriority w:val="9"/>
    <w:rsid w:val="00F33977"/>
    <w:rPr>
      <w:rFonts w:asciiTheme="majorHAnsi" w:eastAsiaTheme="majorEastAsia" w:hAnsiTheme="majorHAnsi" w:cstheme="majorBidi"/>
      <w:bCs/>
      <w:color w:val="FFFFFF" w:themeColor="background1"/>
      <w:sz w:val="4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33977"/>
    <w:rPr>
      <w:rFonts w:asciiTheme="majorHAnsi" w:eastAsiaTheme="majorEastAsia" w:hAnsiTheme="majorHAnsi" w:cstheme="majorBidi"/>
      <w:bCs/>
      <w:color w:val="FFFFFF" w:themeColor="background1"/>
      <w:sz w:val="4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33977"/>
    <w:rPr>
      <w:rFonts w:asciiTheme="majorHAnsi" w:eastAsiaTheme="majorEastAsia" w:hAnsiTheme="majorHAnsi" w:cstheme="majorBidi"/>
      <w:b/>
      <w:bCs/>
      <w:color w:val="000000" w:themeColor="text1"/>
      <w:sz w:val="36"/>
    </w:rPr>
  </w:style>
  <w:style w:type="paragraph" w:styleId="BodyText">
    <w:name w:val="Body Text"/>
    <w:basedOn w:val="Normal"/>
    <w:link w:val="BodyTextChar"/>
    <w:uiPriority w:val="99"/>
    <w:semiHidden/>
    <w:unhideWhenUsed/>
    <w:rsid w:val="00F33977"/>
    <w:pPr>
      <w:spacing w:after="120" w:line="264" w:lineRule="auto"/>
    </w:pPr>
    <w:rPr>
      <w:color w:val="404040" w:themeColor="text1" w:themeTint="BF"/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F33977"/>
    <w:rPr>
      <w:color w:val="404040" w:themeColor="text1" w:themeTint="BF"/>
      <w:sz w:val="20"/>
    </w:rPr>
  </w:style>
  <w:style w:type="paragraph" w:styleId="BodyText2">
    <w:name w:val="Body Text 2"/>
    <w:basedOn w:val="BodyText"/>
    <w:link w:val="BodyText2Char"/>
    <w:uiPriority w:val="99"/>
    <w:semiHidden/>
    <w:unhideWhenUsed/>
    <w:rsid w:val="00F33977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F33977"/>
    <w:rPr>
      <w:color w:val="404040" w:themeColor="text1" w:themeTint="BF"/>
      <w:sz w:val="20"/>
    </w:rPr>
  </w:style>
  <w:style w:type="paragraph" w:styleId="BodyText3">
    <w:name w:val="Body Text 3"/>
    <w:basedOn w:val="BodyText"/>
    <w:link w:val="BodyText3Char"/>
    <w:uiPriority w:val="99"/>
    <w:semiHidden/>
    <w:unhideWhenUsed/>
    <w:rsid w:val="00F33977"/>
    <w:rPr>
      <w:color w:val="FFFFFF" w:themeColor="background1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F33977"/>
    <w:rPr>
      <w:color w:val="FFFFFF" w:themeColor="background1"/>
      <w:sz w:val="20"/>
      <w:szCs w:val="16"/>
    </w:rPr>
  </w:style>
  <w:style w:type="paragraph" w:styleId="BlockText">
    <w:name w:val="Block Text"/>
    <w:basedOn w:val="Normal"/>
    <w:uiPriority w:val="99"/>
    <w:semiHidden/>
    <w:unhideWhenUsed/>
    <w:rsid w:val="00F33977"/>
    <w:pPr>
      <w:spacing w:after="0"/>
    </w:pPr>
    <w:rPr>
      <w:i/>
      <w:iCs/>
      <w:color w:val="FFFFFF" w:themeColor="background1"/>
      <w:sz w:val="40"/>
    </w:rPr>
  </w:style>
  <w:style w:type="paragraph" w:customStyle="1" w:styleId="Organization">
    <w:name w:val="Organization"/>
    <w:basedOn w:val="Normal"/>
    <w:qFormat/>
    <w:rsid w:val="00F33977"/>
    <w:pPr>
      <w:spacing w:after="0"/>
      <w:jc w:val="center"/>
    </w:pPr>
    <w:rPr>
      <w:b/>
      <w:color w:val="000000" w:themeColor="text2"/>
      <w:sz w:val="22"/>
    </w:rPr>
  </w:style>
  <w:style w:type="paragraph" w:customStyle="1" w:styleId="ContactDetails">
    <w:name w:val="Contact Details"/>
    <w:basedOn w:val="Normal"/>
    <w:qFormat/>
    <w:rsid w:val="00F33977"/>
    <w:pPr>
      <w:spacing w:after="0" w:line="264" w:lineRule="auto"/>
      <w:jc w:val="center"/>
    </w:pPr>
    <w:rPr>
      <w:color w:val="A6A6A6" w:themeColor="background1" w:themeShade="A6"/>
      <w:sz w:val="18"/>
    </w:rPr>
  </w:style>
  <w:style w:type="character" w:customStyle="1" w:styleId="FooterChar">
    <w:name w:val="Footer Char"/>
    <w:basedOn w:val="DefaultParagraphFont"/>
    <w:link w:val="Footer"/>
    <w:rsid w:val="00670688"/>
    <w:rPr>
      <w:color w:val="262626" w:themeColor="text1" w:themeTint="D9"/>
      <w:sz w:val="18"/>
    </w:rPr>
  </w:style>
  <w:style w:type="paragraph" w:styleId="Header">
    <w:name w:val="header"/>
    <w:basedOn w:val="Normal"/>
    <w:link w:val="HeaderChar"/>
    <w:rsid w:val="008401FB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rsid w:val="008401FB"/>
  </w:style>
  <w:style w:type="character" w:styleId="Hyperlink">
    <w:name w:val="Hyperlink"/>
    <w:basedOn w:val="DefaultParagraphFont"/>
    <w:rsid w:val="00102D74"/>
    <w:rPr>
      <w:color w:val="5F5F5F" w:themeColor="hyperlink"/>
      <w:u w:val="single"/>
    </w:rPr>
  </w:style>
  <w:style w:type="character" w:styleId="FollowedHyperlink">
    <w:name w:val="FollowedHyperlink"/>
    <w:basedOn w:val="DefaultParagraphFont"/>
    <w:rsid w:val="00102D74"/>
    <w:rPr>
      <w:color w:val="919191" w:themeColor="followedHyperlink"/>
      <w:u w:val="single"/>
    </w:rPr>
  </w:style>
  <w:style w:type="table" w:styleId="TableGrid">
    <w:name w:val="Table Grid"/>
    <w:basedOn w:val="TableNormal"/>
    <w:rsid w:val="006C3FA6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691757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9D2388"/>
    <w:rPr>
      <w:rFonts w:asciiTheme="majorHAnsi" w:eastAsiaTheme="majorEastAsia" w:hAnsiTheme="majorHAnsi" w:cstheme="majorBidi"/>
      <w:b/>
      <w:bCs/>
      <w:i/>
      <w:iCs/>
      <w:color w:val="DDDDDD" w:themeColor="accent1"/>
    </w:rPr>
  </w:style>
  <w:style w:type="paragraph" w:customStyle="1" w:styleId="card-text">
    <w:name w:val="card-text"/>
    <w:basedOn w:val="Normal"/>
    <w:rsid w:val="009D2388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paragraph" w:styleId="ListParagraph">
    <w:name w:val="List Paragraph"/>
    <w:basedOn w:val="Normal"/>
    <w:rsid w:val="004E6E4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6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3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4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0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8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866122">
          <w:marLeft w:val="0"/>
          <w:marRight w:val="0"/>
          <w:marTop w:val="0"/>
          <w:marBottom w:val="0"/>
          <w:divBdr>
            <w:top w:val="single" w:sz="2" w:space="0" w:color="4279AE"/>
            <w:left w:val="single" w:sz="2" w:space="0" w:color="4279AE"/>
            <w:bottom w:val="single" w:sz="2" w:space="0" w:color="4279AE"/>
            <w:right w:val="single" w:sz="2" w:space="0" w:color="4279AE"/>
          </w:divBdr>
        </w:div>
        <w:div w:id="401684954">
          <w:marLeft w:val="0"/>
          <w:marRight w:val="0"/>
          <w:marTop w:val="0"/>
          <w:marBottom w:val="0"/>
          <w:divBdr>
            <w:top w:val="single" w:sz="2" w:space="0" w:color="4279AE"/>
            <w:left w:val="single" w:sz="2" w:space="0" w:color="4279AE"/>
            <w:bottom w:val="single" w:sz="2" w:space="0" w:color="4279AE"/>
            <w:right w:val="single" w:sz="2" w:space="0" w:color="4279AE"/>
          </w:divBdr>
        </w:div>
      </w:divsChild>
    </w:div>
    <w:div w:id="17887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g"/><Relationship Id="rId12" Type="http://schemas.openxmlformats.org/officeDocument/2006/relationships/image" Target="media/image5.jpg"/><Relationship Id="rId13" Type="http://schemas.openxmlformats.org/officeDocument/2006/relationships/image" Target="media/image6.jpg"/><Relationship Id="rId14" Type="http://schemas.openxmlformats.org/officeDocument/2006/relationships/image" Target="media/image7.jpg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11:Office:Media:Templates:Publishing%20Layout%20View:Brochures:Cornerstone%20Brochure.dotx" TargetMode="External"/></Relationships>
</file>

<file path=word/theme/theme1.xml><?xml version="1.0" encoding="utf-8"?>
<a:theme xmlns:a="http://schemas.openxmlformats.org/drawingml/2006/main" name="Office Theme">
  <a:themeElements>
    <a:clrScheme name="Grayscal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Cornerstone Brochure">
      <a:majorFont>
        <a:latin typeface="Corbel"/>
        <a:ea typeface=""/>
        <a:cs typeface=""/>
        <a:font script="Jpan" typeface="ＭＳ ゴシック"/>
      </a:majorFont>
      <a:minorFont>
        <a:latin typeface="Corbel"/>
        <a:ea typeface=""/>
        <a:cs typeface=""/>
        <a:font script="Jpan" typeface="ＭＳ ゴシック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Cornerstone Brochure.dotx</Template>
  <TotalTime>240</TotalTime>
  <Pages>2</Pages>
  <Words>6</Words>
  <Characters>37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42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Jeremias Hernandez</dc:creator>
  <cp:keywords/>
  <dc:description/>
  <cp:lastModifiedBy>Jeremias Hernandez</cp:lastModifiedBy>
  <cp:revision>10</cp:revision>
  <cp:lastPrinted>2007-10-06T17:52:00Z</cp:lastPrinted>
  <dcterms:created xsi:type="dcterms:W3CDTF">2018-04-23T13:42:00Z</dcterms:created>
  <dcterms:modified xsi:type="dcterms:W3CDTF">2018-04-24T14:46:00Z</dcterms:modified>
  <cp:category/>
</cp:coreProperties>
</file>